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bookmarkStart w:id="0" w:name="_GoBack"/>
      <w:bookmarkEnd w:id="0"/>
      <w:r w:rsidRPr="00A017F7">
        <w:rPr>
          <w:b/>
          <w:bCs/>
          <w:spacing w:val="40"/>
          <w:sz w:val="32"/>
          <w:szCs w:val="32"/>
        </w:rPr>
        <w:t>СПИСОК  АФФИЛИРОВАННЫХ  ЛИЦ</w:t>
      </w:r>
    </w:p>
    <w:p w:rsidR="00FE3EA4" w:rsidRPr="00A017F7" w:rsidRDefault="00FE3EA4" w:rsidP="00FE3EA4">
      <w:pPr>
        <w:jc w:val="center"/>
        <w:rPr>
          <w:b/>
          <w:bCs/>
          <w:spacing w:val="40"/>
          <w:sz w:val="16"/>
          <w:szCs w:val="16"/>
        </w:rPr>
      </w:pPr>
    </w:p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r w:rsidRPr="00A017F7">
        <w:rPr>
          <w:b/>
          <w:bCs/>
          <w:spacing w:val="40"/>
          <w:sz w:val="32"/>
          <w:szCs w:val="32"/>
        </w:rPr>
        <w:t xml:space="preserve">Публичного акционерного общества </w:t>
      </w:r>
    </w:p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r w:rsidRPr="00A017F7">
        <w:rPr>
          <w:b/>
          <w:bCs/>
          <w:spacing w:val="40"/>
          <w:sz w:val="32"/>
          <w:szCs w:val="32"/>
        </w:rPr>
        <w:t>«Газпром нефть»</w:t>
      </w:r>
    </w:p>
    <w:p w:rsidR="00FE3EA4" w:rsidRPr="00A017F7" w:rsidRDefault="00FE3EA4" w:rsidP="00FE3EA4">
      <w:pPr>
        <w:jc w:val="center"/>
        <w:rPr>
          <w:b/>
          <w:bCs/>
          <w:spacing w:val="40"/>
        </w:rPr>
      </w:pPr>
    </w:p>
    <w:p w:rsidR="00FE3EA4" w:rsidRPr="00A017F7" w:rsidRDefault="00FE3EA4" w:rsidP="00FE3EA4">
      <w:pPr>
        <w:jc w:val="center"/>
        <w:rPr>
          <w:b/>
          <w:bCs/>
          <w:spacing w:val="40"/>
        </w:rPr>
      </w:pPr>
    </w:p>
    <w:tbl>
      <w:tblPr>
        <w:tblW w:w="0" w:type="auto"/>
        <w:tblInd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2"/>
        <w:gridCol w:w="508"/>
        <w:gridCol w:w="540"/>
        <w:gridCol w:w="540"/>
        <w:gridCol w:w="540"/>
        <w:gridCol w:w="540"/>
        <w:gridCol w:w="606"/>
        <w:gridCol w:w="488"/>
      </w:tblGrid>
      <w:tr w:rsidR="00FE3EA4" w:rsidRPr="00A017F7" w:rsidTr="006F277F">
        <w:trPr>
          <w:trHeight w:val="674"/>
        </w:trPr>
        <w:tc>
          <w:tcPr>
            <w:tcW w:w="2192" w:type="dxa"/>
            <w:tcBorders>
              <w:top w:val="nil"/>
              <w:left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</w:rPr>
            </w:pPr>
            <w:r w:rsidRPr="00A017F7">
              <w:rPr>
                <w:b/>
                <w:bCs/>
                <w:spacing w:val="40"/>
              </w:rPr>
              <w:t xml:space="preserve">Код эмитента </w:t>
            </w:r>
          </w:p>
        </w:tc>
        <w:tc>
          <w:tcPr>
            <w:tcW w:w="508" w:type="dxa"/>
          </w:tcPr>
          <w:p w:rsidR="00FE3EA4" w:rsidRPr="00A017F7" w:rsidRDefault="00FE3EA4" w:rsidP="006F277F">
            <w:pPr>
              <w:spacing w:before="240"/>
              <w:ind w:left="-108" w:firstLine="108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4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6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-</w:t>
            </w:r>
          </w:p>
        </w:tc>
        <w:tc>
          <w:tcPr>
            <w:tcW w:w="474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А</w:t>
            </w:r>
          </w:p>
        </w:tc>
      </w:tr>
    </w:tbl>
    <w:p w:rsidR="00FE3EA4" w:rsidRPr="00A017F7" w:rsidRDefault="00FE3EA4" w:rsidP="00FE3EA4">
      <w:pPr>
        <w:jc w:val="center"/>
        <w:rPr>
          <w:b/>
          <w:bCs/>
          <w:spacing w:val="40"/>
        </w:rPr>
      </w:pPr>
    </w:p>
    <w:tbl>
      <w:tblPr>
        <w:tblW w:w="0" w:type="auto"/>
        <w:tblInd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5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E3EA4" w:rsidRPr="00A017F7" w:rsidTr="006F277F">
        <w:trPr>
          <w:trHeight w:val="674"/>
        </w:trPr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</w:rPr>
            </w:pPr>
            <w:r w:rsidRPr="00A017F7">
              <w:rPr>
                <w:b/>
                <w:bCs/>
                <w:spacing w:val="40"/>
              </w:rPr>
              <w:t xml:space="preserve">на </w:t>
            </w:r>
          </w:p>
        </w:tc>
        <w:tc>
          <w:tcPr>
            <w:tcW w:w="508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3</w:t>
            </w:r>
          </w:p>
        </w:tc>
        <w:tc>
          <w:tcPr>
            <w:tcW w:w="540" w:type="dxa"/>
          </w:tcPr>
          <w:p w:rsidR="00FE3EA4" w:rsidRPr="00A017F7" w:rsidRDefault="00D47F57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</w:p>
        </w:tc>
        <w:tc>
          <w:tcPr>
            <w:tcW w:w="540" w:type="dxa"/>
          </w:tcPr>
          <w:p w:rsidR="00FE3EA4" w:rsidRPr="00746F55" w:rsidRDefault="00746F55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  <w:lang w:val="en-US"/>
              </w:rPr>
            </w:pPr>
            <w:r>
              <w:rPr>
                <w:b/>
                <w:bCs/>
                <w:spacing w:val="40"/>
                <w:sz w:val="32"/>
                <w:szCs w:val="32"/>
                <w:lang w:val="en-US"/>
              </w:rPr>
              <w:t>0</w:t>
            </w:r>
          </w:p>
        </w:tc>
        <w:tc>
          <w:tcPr>
            <w:tcW w:w="540" w:type="dxa"/>
          </w:tcPr>
          <w:p w:rsidR="00FE3EA4" w:rsidRPr="00746F55" w:rsidRDefault="00746F55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  <w:lang w:val="en-US"/>
              </w:rPr>
            </w:pPr>
            <w:r>
              <w:rPr>
                <w:b/>
                <w:bCs/>
                <w:spacing w:val="40"/>
                <w:sz w:val="32"/>
                <w:szCs w:val="32"/>
                <w:lang w:val="en-US"/>
              </w:rPr>
              <w:t>3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2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</w:tcPr>
          <w:p w:rsidR="00FE3EA4" w:rsidRPr="00A017F7" w:rsidRDefault="00746F55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  <w:lang w:val="en-US"/>
              </w:rPr>
            </w:pPr>
            <w:r>
              <w:rPr>
                <w:b/>
                <w:bCs/>
                <w:spacing w:val="40"/>
                <w:sz w:val="32"/>
                <w:szCs w:val="32"/>
                <w:lang w:val="en-US"/>
              </w:rPr>
              <w:t>7</w:t>
            </w:r>
          </w:p>
        </w:tc>
      </w:tr>
    </w:tbl>
    <w:p w:rsidR="00FE3EA4" w:rsidRPr="00A017F7" w:rsidRDefault="00FE3EA4" w:rsidP="00FE3EA4">
      <w:pPr>
        <w:jc w:val="center"/>
      </w:pPr>
    </w:p>
    <w:p w:rsidR="00FE3EA4" w:rsidRPr="00A017F7" w:rsidRDefault="00FE3EA4" w:rsidP="00FE3EA4">
      <w:pPr>
        <w:jc w:val="center"/>
      </w:pPr>
    </w:p>
    <w:p w:rsidR="00FE3EA4" w:rsidRPr="00A017F7" w:rsidRDefault="00FE3EA4" w:rsidP="00FE3EA4">
      <w:pPr>
        <w:jc w:val="center"/>
      </w:pPr>
      <w:r w:rsidRPr="00A017F7">
        <w:rPr>
          <w:sz w:val="22"/>
          <w:szCs w:val="22"/>
        </w:rPr>
        <w:t>Адрес эмитента</w:t>
      </w:r>
      <w:r w:rsidRPr="00A017F7">
        <w:t xml:space="preserve">: </w:t>
      </w:r>
      <w:r w:rsidRPr="00A017F7">
        <w:rPr>
          <w:b/>
          <w:bCs/>
          <w:spacing w:val="40"/>
          <w:sz w:val="32"/>
          <w:szCs w:val="32"/>
        </w:rPr>
        <w:t>г. Санкт-Петербург</w:t>
      </w:r>
    </w:p>
    <w:p w:rsidR="00FE3EA4" w:rsidRPr="00A017F7" w:rsidRDefault="00FE3EA4" w:rsidP="00FE3EA4"/>
    <w:p w:rsidR="00FE3EA4" w:rsidRPr="00A017F7" w:rsidRDefault="00FE3EA4" w:rsidP="00FE3EA4">
      <w:pPr>
        <w:pStyle w:val="ac"/>
      </w:pPr>
      <w:r w:rsidRPr="00A017F7">
        <w:t>Информация, содержащаяся в настоящем списке аффилированных лиц, подлежит раскрытию в соответствии с законодательством Российской Федерации.</w:t>
      </w:r>
    </w:p>
    <w:p w:rsidR="00FE3EA4" w:rsidRPr="00A017F7" w:rsidRDefault="00FE3EA4" w:rsidP="00FE3EA4">
      <w:pPr>
        <w:pStyle w:val="ac"/>
      </w:pPr>
    </w:p>
    <w:p w:rsidR="00FE3EA4" w:rsidRPr="00A017F7" w:rsidRDefault="00FE3EA4" w:rsidP="00FE3EA4">
      <w:pPr>
        <w:pStyle w:val="afb"/>
        <w:rPr>
          <w:rFonts w:ascii="Times New Roman" w:hAnsi="Times New Roman" w:cs="Times New Roman"/>
          <w:sz w:val="22"/>
          <w:szCs w:val="21"/>
          <w:lang w:eastAsia="en-US"/>
        </w:rPr>
      </w:pPr>
      <w:r w:rsidRPr="00A017F7">
        <w:rPr>
          <w:rFonts w:ascii="Times New Roman" w:hAnsi="Times New Roman" w:cs="Times New Roman"/>
          <w:sz w:val="22"/>
          <w:szCs w:val="22"/>
        </w:rPr>
        <w:t>Адрес страницы в сети Интернет:</w:t>
      </w:r>
      <w:r w:rsidR="001777FD">
        <w:rPr>
          <w:rFonts w:ascii="Times New Roman" w:hAnsi="Times New Roman" w:cs="Times New Roman"/>
          <w:sz w:val="22"/>
          <w:szCs w:val="22"/>
        </w:rPr>
        <w:t xml:space="preserve"> </w:t>
      </w:r>
      <w:hyperlink r:id="rId8" w:history="1">
        <w:r w:rsidR="001777FD" w:rsidRPr="00A017F7">
          <w:rPr>
            <w:rStyle w:val="afa"/>
            <w:rFonts w:ascii="Times New Roman" w:hAnsi="Times New Roman"/>
            <w:sz w:val="22"/>
            <w:szCs w:val="22"/>
          </w:rPr>
          <w:t>http://www.gazprom-neft.ru</w:t>
        </w:r>
      </w:hyperlink>
      <w:r w:rsidRPr="00A017F7">
        <w:rPr>
          <w:rFonts w:ascii="Times New Roman" w:hAnsi="Times New Roman" w:cs="Times New Roman"/>
          <w:sz w:val="22"/>
          <w:szCs w:val="22"/>
        </w:rPr>
        <w:t xml:space="preserve">, </w:t>
      </w:r>
      <w:hyperlink r:id="rId9" w:history="1">
        <w:r w:rsidRPr="00A017F7">
          <w:rPr>
            <w:rFonts w:ascii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http://www.e-disclosure.ru/portal/company.aspx?id=347</w:t>
        </w:r>
      </w:hyperlink>
    </w:p>
    <w:p w:rsidR="00FE3EA4" w:rsidRPr="00A017F7" w:rsidRDefault="00FE3EA4" w:rsidP="00FE3EA4">
      <w:pPr>
        <w:pStyle w:val="ac"/>
        <w:rPr>
          <w:b/>
          <w:bCs/>
          <w:spacing w:val="40"/>
          <w:sz w:val="32"/>
          <w:szCs w:val="32"/>
        </w:rPr>
      </w:pPr>
    </w:p>
    <w:tbl>
      <w:tblPr>
        <w:tblW w:w="1242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0"/>
      </w:tblGrid>
      <w:tr w:rsidR="00FE3EA4" w:rsidRPr="00A017F7" w:rsidTr="006F277F">
        <w:trPr>
          <w:trHeight w:val="2629"/>
        </w:trPr>
        <w:tc>
          <w:tcPr>
            <w:tcW w:w="12420" w:type="dxa"/>
          </w:tcPr>
          <w:p w:rsidR="00FE3EA4" w:rsidRPr="00A017F7" w:rsidRDefault="00FE3EA4" w:rsidP="006F277F">
            <w:pPr>
              <w:rPr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Начальник Департамента корпоративного</w:t>
            </w:r>
          </w:p>
          <w:p w:rsidR="00FE3EA4" w:rsidRPr="00A017F7" w:rsidRDefault="00FE3EA4" w:rsidP="006F277F">
            <w:pPr>
              <w:rPr>
                <w:color w:val="000000"/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регулирования</w:t>
            </w:r>
            <w:r w:rsidRPr="00A017F7">
              <w:rPr>
                <w:color w:val="000000"/>
                <w:sz w:val="22"/>
                <w:szCs w:val="22"/>
              </w:rPr>
              <w:t xml:space="preserve"> ПАО «Газпром нефть» </w:t>
            </w:r>
          </w:p>
          <w:p w:rsidR="00FE3EA4" w:rsidRPr="00A017F7" w:rsidRDefault="00FE3EA4" w:rsidP="006F277F">
            <w:pPr>
              <w:ind w:right="964"/>
              <w:rPr>
                <w:b/>
                <w:bCs/>
                <w:spacing w:val="40"/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(на основании доверенности №НК-333 от 16 марта 2016 года) ___________________</w:t>
            </w:r>
            <w:r w:rsidRPr="00A017F7">
              <w:rPr>
                <w:b/>
                <w:bCs/>
                <w:spacing w:val="40"/>
                <w:sz w:val="22"/>
                <w:szCs w:val="22"/>
              </w:rPr>
              <w:t>/Дворцов А.В./</w:t>
            </w:r>
          </w:p>
          <w:p w:rsidR="00FE3EA4" w:rsidRPr="00A017F7" w:rsidRDefault="00FE3EA4" w:rsidP="006F277F">
            <w:pPr>
              <w:spacing w:before="240"/>
              <w:rPr>
                <w:sz w:val="22"/>
                <w:szCs w:val="22"/>
              </w:rPr>
            </w:pPr>
          </w:p>
          <w:p w:rsidR="00FE3EA4" w:rsidRPr="00A017F7" w:rsidRDefault="00746F55" w:rsidP="006F277F">
            <w:pPr>
              <w:spacing w:before="240"/>
              <w:rPr>
                <w:spacing w:val="40"/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C2DDE">
              <w:rPr>
                <w:sz w:val="22"/>
                <w:szCs w:val="22"/>
                <w:lang w:val="en-US"/>
              </w:rPr>
              <w:t>0</w:t>
            </w:r>
            <w:r w:rsidR="009E63E6">
              <w:rPr>
                <w:sz w:val="22"/>
                <w:szCs w:val="22"/>
                <w:lang w:val="en-US"/>
              </w:rPr>
              <w:t>4</w:t>
            </w:r>
            <w:r w:rsidR="00FE3EA4" w:rsidRPr="00A017F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FE3EA4" w:rsidRPr="00A017F7">
              <w:rPr>
                <w:sz w:val="22"/>
                <w:szCs w:val="22"/>
              </w:rPr>
              <w:t xml:space="preserve"> </w:t>
            </w:r>
            <w:r w:rsidR="00FE3EA4" w:rsidRPr="00A017F7">
              <w:rPr>
                <w:spacing w:val="40"/>
                <w:sz w:val="22"/>
                <w:szCs w:val="22"/>
              </w:rPr>
              <w:t>201</w:t>
            </w:r>
            <w:r w:rsidR="00D47F57">
              <w:rPr>
                <w:spacing w:val="40"/>
                <w:sz w:val="22"/>
                <w:szCs w:val="22"/>
              </w:rPr>
              <w:t>7</w:t>
            </w:r>
            <w:r w:rsidR="00FE3EA4" w:rsidRPr="00A017F7">
              <w:rPr>
                <w:spacing w:val="40"/>
                <w:sz w:val="22"/>
                <w:szCs w:val="22"/>
              </w:rPr>
              <w:t xml:space="preserve"> г.</w:t>
            </w:r>
          </w:p>
          <w:p w:rsidR="00FE3EA4" w:rsidRPr="00A017F7" w:rsidRDefault="00FE3EA4" w:rsidP="006F277F">
            <w:pPr>
              <w:ind w:left="6606"/>
            </w:pPr>
            <w:r w:rsidRPr="00A017F7">
              <w:rPr>
                <w:b/>
                <w:bCs/>
                <w:spacing w:val="40"/>
              </w:rPr>
              <w:t>М.П.</w:t>
            </w:r>
          </w:p>
        </w:tc>
      </w:tr>
    </w:tbl>
    <w:p w:rsidR="005607C4" w:rsidRPr="00A017F7" w:rsidRDefault="005607C4" w:rsidP="00FE3EA4">
      <w:pPr>
        <w:pStyle w:val="ac"/>
        <w:jc w:val="left"/>
      </w:pPr>
      <w:r w:rsidRPr="00A017F7">
        <w:br w:type="page"/>
      </w:r>
    </w:p>
    <w:tbl>
      <w:tblPr>
        <w:tblW w:w="0" w:type="auto"/>
        <w:tblInd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166"/>
      </w:tblGrid>
      <w:tr w:rsidR="005607C4" w:rsidRPr="002D336E" w:rsidTr="00ED06C7">
        <w:tc>
          <w:tcPr>
            <w:tcW w:w="993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2166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5504036333</w:t>
            </w:r>
          </w:p>
        </w:tc>
      </w:tr>
      <w:tr w:rsidR="005607C4" w:rsidRPr="002D336E" w:rsidTr="00ED06C7">
        <w:tc>
          <w:tcPr>
            <w:tcW w:w="993" w:type="dxa"/>
          </w:tcPr>
          <w:p w:rsidR="005607C4" w:rsidRPr="002D336E" w:rsidRDefault="005607C4" w:rsidP="005607C4">
            <w:pPr>
              <w:jc w:val="center"/>
              <w:rPr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ОГРН</w:t>
            </w:r>
          </w:p>
        </w:tc>
        <w:tc>
          <w:tcPr>
            <w:tcW w:w="2166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1025501701686</w:t>
            </w:r>
          </w:p>
        </w:tc>
      </w:tr>
    </w:tbl>
    <w:p w:rsidR="005607C4" w:rsidRPr="002D336E" w:rsidRDefault="005607C4" w:rsidP="005607C4">
      <w:pPr>
        <w:rPr>
          <w:b/>
          <w:bCs/>
          <w:spacing w:val="40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07C4" w:rsidRPr="002D336E" w:rsidTr="00ED06C7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ind w:left="-180" w:firstLine="747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2D336E">
              <w:rPr>
                <w:b/>
                <w:bCs/>
                <w:sz w:val="22"/>
                <w:szCs w:val="22"/>
              </w:rPr>
              <w:t>.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:rsidR="005607C4" w:rsidRPr="002D336E" w:rsidRDefault="005607C4" w:rsidP="005607C4">
      <w:pPr>
        <w:pStyle w:val="ac"/>
        <w:jc w:val="left"/>
      </w:pPr>
    </w:p>
    <w:p w:rsidR="005607C4" w:rsidRPr="002D336E" w:rsidRDefault="005607C4" w:rsidP="005607C4">
      <w:pPr>
        <w:pStyle w:val="ac"/>
        <w:jc w:val="left"/>
      </w:pPr>
    </w:p>
    <w:tbl>
      <w:tblPr>
        <w:tblStyle w:val="a9"/>
        <w:tblpPr w:leftFromText="180" w:rightFromText="180" w:vertAnchor="text" w:tblpY="1"/>
        <w:tblOverlap w:val="never"/>
        <w:tblW w:w="14777" w:type="dxa"/>
        <w:tblLayout w:type="fixed"/>
        <w:tblLook w:val="04A0" w:firstRow="1" w:lastRow="0" w:firstColumn="1" w:lastColumn="0" w:noHBand="0" w:noVBand="1"/>
      </w:tblPr>
      <w:tblGrid>
        <w:gridCol w:w="577"/>
        <w:gridCol w:w="3533"/>
        <w:gridCol w:w="2091"/>
        <w:gridCol w:w="3830"/>
        <w:gridCol w:w="1701"/>
        <w:gridCol w:w="1559"/>
        <w:gridCol w:w="1486"/>
      </w:tblGrid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tabs>
                <w:tab w:val="left" w:pos="284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№</w:t>
            </w:r>
          </w:p>
          <w:p w:rsidR="005607C4" w:rsidRPr="002D336E" w:rsidRDefault="005607C4" w:rsidP="00C41697">
            <w:pPr>
              <w:tabs>
                <w:tab w:val="left" w:pos="284"/>
              </w:tabs>
              <w:spacing w:before="240" w:after="240"/>
              <w:jc w:val="center"/>
              <w:rPr>
                <w:sz w:val="22"/>
                <w:szCs w:val="22"/>
              </w:rPr>
            </w:pPr>
            <w:proofErr w:type="gramStart"/>
            <w:r w:rsidRPr="002D336E">
              <w:rPr>
                <w:sz w:val="22"/>
                <w:szCs w:val="22"/>
              </w:rPr>
              <w:t>п</w:t>
            </w:r>
            <w:proofErr w:type="gramEnd"/>
            <w:r w:rsidRPr="002D336E">
              <w:rPr>
                <w:sz w:val="22"/>
                <w:szCs w:val="22"/>
              </w:rPr>
              <w:t>/п</w:t>
            </w: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</w:pPr>
            <w:r w:rsidRPr="002D336E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Основание (основания), в силу которого лицо признается аффилированным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Дата наступления основания (оснований)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Доля участия аффилированного лица в уставном капитале акционерного общества,%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Доля принадлежащих аффилированному лицу обыкновенных акций акционерного общества, %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ind w:right="0"/>
            </w:pPr>
            <w:r w:rsidRPr="002D336E">
              <w:t>1</w:t>
            </w: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ind w:right="-13"/>
            </w:pPr>
            <w:r w:rsidRPr="002D336E">
              <w:t>2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3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4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ind w:right="82"/>
            </w:pPr>
            <w:r w:rsidRPr="002D336E">
              <w:t>5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6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ind w:right="0"/>
            </w:pPr>
            <w:r w:rsidRPr="002D336E">
              <w:t>7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Дюков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Александр Валерьевич</w:t>
            </w:r>
          </w:p>
        </w:tc>
        <w:tc>
          <w:tcPr>
            <w:tcW w:w="2091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Генеральный директор.</w:t>
            </w:r>
          </w:p>
        </w:tc>
        <w:tc>
          <w:tcPr>
            <w:tcW w:w="1701" w:type="dxa"/>
          </w:tcPr>
          <w:p w:rsidR="005607C4" w:rsidRPr="002D336E" w:rsidRDefault="00E718EF" w:rsidP="00CB0309">
            <w:pPr>
              <w:pStyle w:val="ac"/>
              <w:spacing w:before="240" w:after="240"/>
              <w:ind w:right="82"/>
            </w:pPr>
            <w:r>
              <w:rPr>
                <w:rStyle w:val="SUBST0"/>
                <w:b w:val="0"/>
                <w:i w:val="0"/>
                <w:sz w:val="22"/>
              </w:rPr>
              <w:t>31.12.2016</w:t>
            </w:r>
          </w:p>
        </w:tc>
        <w:tc>
          <w:tcPr>
            <w:tcW w:w="1559" w:type="dxa"/>
            <w:vMerge w:val="restart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0,005357244</w:t>
            </w:r>
          </w:p>
        </w:tc>
        <w:tc>
          <w:tcPr>
            <w:tcW w:w="1486" w:type="dxa"/>
            <w:vMerge w:val="restart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0,005357244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Председатель Правления Общества.</w:t>
            </w:r>
          </w:p>
        </w:tc>
        <w:tc>
          <w:tcPr>
            <w:tcW w:w="1701" w:type="dxa"/>
          </w:tcPr>
          <w:p w:rsidR="005607C4" w:rsidRPr="002D336E" w:rsidRDefault="00876093" w:rsidP="00CB0309">
            <w:pPr>
              <w:pStyle w:val="ac"/>
              <w:spacing w:before="240" w:after="240"/>
              <w:ind w:right="82"/>
            </w:pPr>
            <w:r>
              <w:rPr>
                <w:rStyle w:val="SUBST0"/>
                <w:b w:val="0"/>
                <w:i w:val="0"/>
                <w:sz w:val="22"/>
              </w:rPr>
              <w:t>31.12.2016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</w:rPr>
              <w:t>Миллер Алексей Борисович</w:t>
            </w:r>
          </w:p>
        </w:tc>
        <w:tc>
          <w:tcPr>
            <w:tcW w:w="2091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  <w:vMerge w:val="restart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rPr>
                <w:rStyle w:val="SUBST0"/>
                <w:b w:val="0"/>
                <w:i w:val="0"/>
                <w:sz w:val="22"/>
              </w:rPr>
              <w:t>31.05.2016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</w:pPr>
            <w:proofErr w:type="gramStart"/>
            <w:r w:rsidRPr="002D336E">
              <w:rPr>
                <w:rStyle w:val="SUBST0"/>
                <w:b w:val="0"/>
                <w:i w:val="0"/>
                <w:sz w:val="22"/>
              </w:rPr>
              <w:t>Голубев</w:t>
            </w:r>
            <w:proofErr w:type="gramEnd"/>
            <w:r w:rsidRPr="002D336E">
              <w:rPr>
                <w:rStyle w:val="SUBST0"/>
                <w:b w:val="0"/>
                <w:i w:val="0"/>
                <w:sz w:val="22"/>
              </w:rPr>
              <w:t xml:space="preserve"> Валерий Александрович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Круглов Андрей Вячеславович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Михайлова Елена Владимировна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Черепанов Всеволод Владимирович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Селезнев Кирилл Геннадьевич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Дубик Николай Николаевич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Алисов Владимир Иванович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D336E">
              <w:rPr>
                <w:rStyle w:val="SUBST0"/>
                <w:b w:val="0"/>
                <w:bCs/>
                <w:i w:val="0"/>
                <w:sz w:val="22"/>
              </w:rPr>
              <w:t>Гараев</w:t>
            </w:r>
            <w:proofErr w:type="spellEnd"/>
            <w:r w:rsidRPr="002D336E">
              <w:rPr>
                <w:rStyle w:val="SUBST0"/>
                <w:b w:val="0"/>
                <w:bCs/>
                <w:i w:val="0"/>
                <w:sz w:val="22"/>
              </w:rPr>
              <w:t xml:space="preserve"> Марат </w:t>
            </w:r>
            <w:proofErr w:type="spellStart"/>
            <w:r w:rsidRPr="002D336E">
              <w:rPr>
                <w:rStyle w:val="SUBST0"/>
                <w:b w:val="0"/>
                <w:bCs/>
                <w:i w:val="0"/>
                <w:sz w:val="22"/>
              </w:rPr>
              <w:t>Марселевич</w:t>
            </w:r>
            <w:proofErr w:type="spellEnd"/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Сердюков Валерий Павлович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Фурсенко Сергей Александрович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Середа Михаил Леонидович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Антонов Игорь Константинович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Баранов Виталий Витальевич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24.06.2014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0,00316116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0,00316116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Дыбаль Александр Михайлович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Илюхина Елена Анатольевна</w:t>
            </w:r>
          </w:p>
        </w:tc>
        <w:tc>
          <w:tcPr>
            <w:tcW w:w="2091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  <w:vMerge w:val="restart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04.08.2015</w:t>
            </w:r>
          </w:p>
        </w:tc>
        <w:tc>
          <w:tcPr>
            <w:tcW w:w="1559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CB5C86" w:rsidRPr="002D336E" w:rsidTr="00CB5C86">
        <w:trPr>
          <w:trHeight w:val="768"/>
        </w:trPr>
        <w:tc>
          <w:tcPr>
            <w:tcW w:w="577" w:type="dxa"/>
          </w:tcPr>
          <w:p w:rsidR="00CB5C86" w:rsidRPr="002D336E" w:rsidRDefault="00CB5C86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CB5C86" w:rsidRPr="00295BD8" w:rsidRDefault="00CB5C86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Кравченко Кирилл Альбертович</w:t>
            </w:r>
          </w:p>
        </w:tc>
        <w:tc>
          <w:tcPr>
            <w:tcW w:w="2091" w:type="dxa"/>
          </w:tcPr>
          <w:p w:rsidR="00CB5C86" w:rsidRPr="00295BD8" w:rsidRDefault="00CB5C8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CB5C86" w:rsidRPr="00295BD8" w:rsidRDefault="00CB5C86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CB5C86" w:rsidRPr="00295BD8" w:rsidRDefault="00CB5C86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CB5C86" w:rsidRPr="00295BD8" w:rsidRDefault="00CB5C8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  <w:tc>
          <w:tcPr>
            <w:tcW w:w="1486" w:type="dxa"/>
          </w:tcPr>
          <w:p w:rsidR="00CB5C86" w:rsidRPr="00295BD8" w:rsidRDefault="00CB5C86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Чернер Анатолий Моисеевич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Яковлев Вадим Владиславович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0,001051526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0,001051526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Барышников Владислав Валерьевич</w:t>
            </w:r>
          </w:p>
        </w:tc>
        <w:tc>
          <w:tcPr>
            <w:tcW w:w="2091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18.11.2014</w:t>
            </w:r>
          </w:p>
        </w:tc>
        <w:tc>
          <w:tcPr>
            <w:tcW w:w="1559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  <w:vMerge w:val="restart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16.03.2016</w:t>
            </w:r>
          </w:p>
        </w:tc>
        <w:tc>
          <w:tcPr>
            <w:tcW w:w="1559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Янкевич Алексей Викторович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06.03.2012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Патрушев Андрей Николаевич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06.04.2015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Публичное акционерное общество «Газпром»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bookmarkStart w:id="1" w:name="OLE_LINK3"/>
            <w:bookmarkStart w:id="2" w:name="OLE_LINK4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bookmarkEnd w:id="1"/>
          <w:bookmarkEnd w:id="2"/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имеет право прямо распоряжаться на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основании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владения на праве собственности более 20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%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голосов, приходящихся на акции, составляющие уставный капитал ПАО «Газпром нефть».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95,679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*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95,679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*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«Газпромнефть-Корпоративные продажи»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13.03.2003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Гузеев Дмитрий Геннадьевич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607BDA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607BDA">
              <w:rPr>
                <w:rStyle w:val="SUBST0"/>
                <w:b w:val="0"/>
                <w:i w:val="0"/>
                <w:sz w:val="22"/>
                <w:szCs w:val="22"/>
              </w:rPr>
              <w:t>20.11.2016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D12312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 w:rsidR="00D12312">
              <w:rPr>
                <w:rStyle w:val="SUBST0"/>
                <w:b w:val="0"/>
                <w:i w:val="0"/>
                <w:sz w:val="22"/>
              </w:rPr>
              <w:t>ПН-</w:t>
            </w:r>
            <w:proofErr w:type="spellStart"/>
            <w:r w:rsidR="00D12312">
              <w:rPr>
                <w:rStyle w:val="SUBST0"/>
                <w:b w:val="0"/>
                <w:i w:val="0"/>
                <w:sz w:val="22"/>
              </w:rPr>
              <w:t>Ф</w:t>
            </w:r>
            <w:r w:rsidRPr="00295BD8">
              <w:rPr>
                <w:rStyle w:val="SUBST0"/>
                <w:b w:val="0"/>
                <w:i w:val="0"/>
                <w:sz w:val="22"/>
              </w:rPr>
              <w:t>инанс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5607C4" w:rsidRPr="00295BD8" w:rsidRDefault="007A15C8" w:rsidP="007A15C8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13.11.2001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Лихненко Виталий Викторович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18.10.2014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«Газпромнефть-Сахалин»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16.10.2007</w:t>
            </w:r>
          </w:p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23.09.2009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Коробков Александр Николаевич</w:t>
            </w:r>
          </w:p>
        </w:tc>
        <w:tc>
          <w:tcPr>
            <w:tcW w:w="2091" w:type="dxa"/>
          </w:tcPr>
          <w:p w:rsidR="005607C4" w:rsidRPr="00295BD8" w:rsidRDefault="006F277F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29.04.2016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«Газпромнефть-Урал»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Российская Федерация, г. Екатеринбург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акции,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25.10.2001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Кузин Николай Александрович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24.07.2015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«Меретояханефтегаз»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Надым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Шушаков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Александр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Общество с ограниченной ответственностью «</w:t>
            </w:r>
            <w:r w:rsidRPr="00295BD8">
              <w:rPr>
                <w:rStyle w:val="SUBST0"/>
                <w:b w:val="0"/>
                <w:i w:val="0"/>
                <w:sz w:val="22"/>
              </w:rPr>
              <w:t>Газпромнефть-Ноябрьскнефтегазгеофизика»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Sibneft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 xml:space="preserve"> Oil Trade Company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Wickham’s Cay II, Coastal Building, Road Town, Tortola, P.O. Box 2221, British Virgin Islands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31.03.2000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Чудинов Олег Евгеньевич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lang w:val="en-US"/>
              </w:rPr>
              <w:t>Thackeray Investments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Wickham’s Cay II, Coastal Building, Road Town, Tortola, P.O. Box 2221, British Virgin Islands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08.01.2016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 xml:space="preserve">Gazprom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Neft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 xml:space="preserve"> Trading GmbH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Schwarzenbergplatz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5/4 Stock 1030 Wien,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Osterreich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21.01.2005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Вяткин Виталий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24.07.2007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«Медиацентр-А7»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РФ г. Омск, ул. 22 Декабря, дом 98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26.07.2001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«Газпромнефть-Мобильная карта»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город Кемерово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07.02.2002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Орлов Александр Григорьевич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F4782B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24.10.2016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«Газпромнефть-Красноярск»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Красноярск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23.10.2003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Чуяков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Виктор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28.08.2015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«Газпромнефть-Аэро»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06.12.2007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Егоров Владимир Егорович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114C0C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31.10.201</w:t>
            </w:r>
            <w:r w:rsidR="00114C0C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«Газпромнефть-Аэро Мурманск»</w:t>
            </w:r>
          </w:p>
        </w:tc>
        <w:tc>
          <w:tcPr>
            <w:tcW w:w="2091" w:type="dxa"/>
          </w:tcPr>
          <w:p w:rsidR="00A017F7" w:rsidRPr="00295BD8" w:rsidRDefault="00DF4D3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Мурманская область, Кольский район, пос. Мурмаши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18.03.2008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Бебко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Михаил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02.03.2014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«Газпромнефть-Центр»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06.12.2001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 нефть Азия»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Киргизская Республика, г. 720075 Бишкек, 8 микрорайон, д. 28А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21.06.2006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Абилдаев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Болот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Ералханович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08.06.2015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«Газпром 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нефть–Таджикистан»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Республика Таджикистан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734020 г. Душанбе, ул. Айни, д.24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30.04.2007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Мирзоев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Фарход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Султанбекович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Товарищество с ограниченной ответственностью «Газпром нефть–Казахстан»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050000, Республика Казахстан, город Алматы,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Бостандыкский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ул. Фурманова, дом 187 «Б»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04.05.2007</w:t>
            </w:r>
          </w:p>
          <w:p w:rsidR="002D336E" w:rsidRPr="00295BD8" w:rsidRDefault="002D336E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Малатаев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Марат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Сатыгулович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01.09.2015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«Многофункциональный комплекс «Лахта центр»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08.10.2007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«Газпромнефть-Аэро Новосибирск»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Новосибирская обл., г. Обь, аэропорт «Толмачево»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26.11.1999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Еремичев Андрей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432D6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 w:rsidR="00432D6E">
              <w:rPr>
                <w:rStyle w:val="SUBST0"/>
                <w:b w:val="0"/>
                <w:i w:val="0"/>
                <w:sz w:val="22"/>
              </w:rPr>
              <w:t>ПН</w:t>
            </w:r>
            <w:r w:rsidRPr="00295BD8">
              <w:rPr>
                <w:rStyle w:val="SUBST0"/>
                <w:b w:val="0"/>
                <w:i w:val="0"/>
                <w:sz w:val="22"/>
              </w:rPr>
              <w:t>-ЗС»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11.03.2005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28.12.2004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Илюшина Елена Сергеевна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64C55" w:rsidP="00A64C55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.08.201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«Газпромнефть-Новосибирск»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РФ, г. Новосибирск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11.03.2005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Табалаев</w:t>
            </w:r>
            <w:proofErr w:type="spellEnd"/>
            <w:r w:rsidRPr="00295BD8">
              <w:t xml:space="preserve"> Алексей Львович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«Газпромнефть-Хантос»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Ханты-Мансийск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09.02.2005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Доктор Сергей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Акционерное общество «Газпромнефть-Транспорт»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644099, Российская Федерация, город Омск, ул. Фрунзе, </w:t>
            </w:r>
            <w:r w:rsidRPr="00295BD8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06.06.2005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Климачев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Максим Валентинович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03.09.2015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«Газпромнефть–Восток»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Томск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14.09.2005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Мисник Виктор Николаевич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607BDA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607BDA">
              <w:rPr>
                <w:rStyle w:val="SUBST0"/>
                <w:b w:val="0"/>
                <w:i w:val="0"/>
                <w:sz w:val="22"/>
                <w:szCs w:val="22"/>
              </w:rPr>
              <w:t>28.11.2016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«Газпромнефть-Северо-Запад»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05.08.2005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Шалимов Олег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20.07.2015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«Комплекс Галерная 5»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190000, г. Санкт-Петербург, ул. Галерная, д.5, литер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05.08.2005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26.01.2006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Перепелица Николай Васильевич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Мунай-Мырза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547616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720075, Киргизская Республика, г. Бишкек, 8 микрорайон, дом 2</w:t>
            </w:r>
            <w:r w:rsidR="00547616" w:rsidRPr="00295BD8">
              <w:rPr>
                <w:rStyle w:val="SUBST0"/>
                <w:b w:val="0"/>
                <w:i w:val="0"/>
                <w:sz w:val="22"/>
                <w:szCs w:val="22"/>
              </w:rPr>
              <w:t>8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«А»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акции,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28.07.2006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Абдукаримова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Айнура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Алайчиевна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847B9A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«Газпромнефть-Логистика»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14.11.2006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spacing w:before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CB0309" w:rsidRPr="00295BD8" w:rsidRDefault="00CB0309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736F88" w:rsidRPr="00295BD8" w:rsidRDefault="00736F88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spacing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28.09.2007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Феклистов Олег Юрьевич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«Трубопроводный Консорциум «Бургас –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Александруполис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Россия, 119180, Москва, ул. Большая Полянка, 57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18.01.2007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«Альянс-Ойл-Азия»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Киргизская республика г.</w:t>
            </w:r>
            <w:r w:rsidR="004C6A1B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Бишкек, 8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мкр</w:t>
            </w:r>
            <w:proofErr w:type="spellEnd"/>
            <w:r w:rsidR="004C6A1B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28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«А»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28.07.2006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Бектенов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Аскар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Эмильевич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B6C63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</w:rPr>
              <w:t>А</w:t>
            </w:r>
            <w:r w:rsidR="00A017F7" w:rsidRPr="00295BD8">
              <w:rPr>
                <w:rStyle w:val="SUBST0"/>
                <w:b w:val="0"/>
                <w:bCs/>
                <w:i w:val="0"/>
                <w:sz w:val="22"/>
              </w:rPr>
              <w:t xml:space="preserve">кционерное общество </w:t>
            </w:r>
            <w:r w:rsidR="00A017F7" w:rsidRPr="00295BD8">
              <w:rPr>
                <w:rStyle w:val="SUBST0"/>
                <w:b w:val="0"/>
                <w:i w:val="0"/>
                <w:sz w:val="22"/>
              </w:rPr>
              <w:t>«Газпромнефть-Ноябрьскнефтегаз»</w:t>
            </w:r>
          </w:p>
        </w:tc>
        <w:tc>
          <w:tcPr>
            <w:tcW w:w="2091" w:type="dxa"/>
          </w:tcPr>
          <w:p w:rsidR="00A017F7" w:rsidRPr="00295BD8" w:rsidRDefault="00A017F7" w:rsidP="00AB6C63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06.10.1995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Крюков Павел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12.12.2015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НоябрьскНефтеГазАвтоматика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Ноябрьскнефтегазсвязь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Гулевич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Руслан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11.03.2015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Ноябрьсктеплонефть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629800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промзона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Ноябрьскэнергонефть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629800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промзона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Заполярнефть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629828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микрорайон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Вынгапуровский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ул. Ленина, 10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08.07.2003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gramStart"/>
            <w:r w:rsidRPr="00295BD8">
              <w:rPr>
                <w:rStyle w:val="SUBST0"/>
                <w:b w:val="0"/>
                <w:bCs/>
                <w:i w:val="0"/>
                <w:sz w:val="22"/>
              </w:rPr>
              <w:t>Сигал</w:t>
            </w:r>
            <w:proofErr w:type="gramEnd"/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 Эдуард Яковлевич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20.04.2015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«Издательский дом «Благовест»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629810 РФ, ЯНАО, Тюменская обл., г. Ноябрьск,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Проспект мира 78В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12.04.1999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Сафонов Алексей Алексеевич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32193F" w:rsidP="0032193F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CE128F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  <w:r>
              <w:t>с</w:t>
            </w: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«Газпромнефть-Ангара»</w:t>
            </w:r>
          </w:p>
        </w:tc>
        <w:tc>
          <w:tcPr>
            <w:tcW w:w="2091" w:type="dxa"/>
          </w:tcPr>
          <w:p w:rsidR="00A017F7" w:rsidRPr="00295BD8" w:rsidRDefault="00CE128F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191167 город Санкт-Петербург,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Синопская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набережная, дом 22А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14.02.2005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05.07.2009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>
              <w:rPr>
                <w:rStyle w:val="SUBST0"/>
                <w:b w:val="0"/>
                <w:bCs/>
                <w:i w:val="0"/>
                <w:sz w:val="22"/>
              </w:rPr>
              <w:t>Масалкин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</w:rPr>
              <w:t xml:space="preserve"> Юрий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07.02.2017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Нефтесервис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11.09.2007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Дебольский Владимир Федорович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14.05.2015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bCs/>
                <w:i w:val="0"/>
                <w:sz w:val="22"/>
              </w:rPr>
              <w:lastRenderedPageBreak/>
              <w:t>«</w:t>
            </w:r>
            <w:r w:rsidRPr="00295BD8">
              <w:rPr>
                <w:rStyle w:val="SUBST0"/>
                <w:b w:val="0"/>
                <w:i w:val="0"/>
                <w:sz w:val="22"/>
              </w:rPr>
              <w:t>Газпромнефть-Омский НПЗ»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Федерация, г. Омск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06.10.1995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Белявский Олег Германович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04.09.2014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Нефтехимремонт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Россия, г. Омск, Пр. Губкина 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03.12.1999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Бородихин</w:t>
            </w:r>
            <w:proofErr w:type="spellEnd"/>
            <w:r w:rsidRPr="00295BD8">
              <w:t xml:space="preserve"> Алексей Петрович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16.04.2014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«Газпромнефть-Снабжение»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644040, г. Омск,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Доковская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23</w:t>
            </w:r>
          </w:p>
        </w:tc>
        <w:tc>
          <w:tcPr>
            <w:tcW w:w="3830" w:type="dxa"/>
          </w:tcPr>
          <w:p w:rsidR="00097E1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7A15C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25.06.2003</w:t>
            </w:r>
          </w:p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18.10.2016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Смецкой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Сергей Геннадьевич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07.06.2014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«Автоматика – сервис»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Омск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03.10.2002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Муфтеев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Рустем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Римович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02.12.2014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«Ремонтно-механический завод «Газпромнефть-ОНПЗ»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644040, Российская Федерация, г. Омск, пр. Губкина, д. 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25.06.2003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Аверьянов Святослав Александрович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01.07.2015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Публичное </w:t>
            </w: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«Газпромнефть-Тюмень»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Тюмень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20.05.2002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Бобров Алексей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01.07.2015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Марин Бункер»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09.10.2007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Васильев Андрей Петрович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28.09.2016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Научно-Технический Центр»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190000, г. Санкт-Петербург, набережная реки Мойки, д. 75-79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лит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 Д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доли,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15.11.2007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  <w:r>
              <w:lastRenderedPageBreak/>
              <w:t>с</w:t>
            </w: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 xml:space="preserve">Хасанов Марс </w:t>
            </w:r>
            <w:proofErr w:type="spellStart"/>
            <w:r w:rsidRPr="00295BD8">
              <w:t>Магнавиевич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«Газпромнефть-Развитие»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197198, Санкт-Петербург, Зоологический переулок, дом 2-4, лит. Б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19.11.2007</w:t>
            </w:r>
          </w:p>
          <w:p w:rsidR="00097E1E" w:rsidRPr="00295BD8" w:rsidRDefault="00097E1E" w:rsidP="00097E1E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10.09.2009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Сугаипов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Денис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Асадуллаевич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01.07.2014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«Газпромнефть-Смазочные материалы»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34357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26.11.2007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Трухан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Александр Михайлович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18.11.2016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>
              <w:rPr>
                <w:rStyle w:val="SUBST0"/>
                <w:b w:val="0"/>
                <w:i w:val="0"/>
                <w:sz w:val="22"/>
              </w:rPr>
              <w:t>ПН-Эн</w:t>
            </w:r>
            <w:r w:rsidRPr="00295BD8">
              <w:rPr>
                <w:rStyle w:val="SUBST0"/>
                <w:b w:val="0"/>
                <w:i w:val="0"/>
                <w:sz w:val="22"/>
              </w:rPr>
              <w:t>ерго»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04.02.2008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Чубарова Ирина Владимировна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16.01.2015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«Информационно-технологическая сервисная компания»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01.04.2008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Хамидуллин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Ринальд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Дамирович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11.01.2015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«Газпромнефть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Шиппинг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Санкт-Петербу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05.12.2008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Кинэ</w:t>
            </w:r>
            <w:proofErr w:type="spellEnd"/>
            <w:r w:rsidRPr="00295BD8">
              <w:t xml:space="preserve"> Дмитрий Генрихович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29.11.2014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Бизнес-Сервис»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191036, г. Санкт-Петербург, ул. 2-я Советская, д.17 литера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22.12.2008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Макрецкая Ольга Николаевна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25.04.2014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</w:t>
            </w:r>
            <w:r>
              <w:t>ПН</w:t>
            </w:r>
            <w:r w:rsidRPr="00295BD8">
              <w:t>-Инвест»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16.12.2008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«Газпромнефть Терминал СПб»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оссийская Федерация, 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Сидоров Игорь Геннадьевич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20.02.2014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 xml:space="preserve">НИС </w:t>
            </w:r>
            <w:proofErr w:type="spellStart"/>
            <w:r w:rsidRPr="00295BD8">
              <w:t>а.о</w:t>
            </w:r>
            <w:proofErr w:type="spellEnd"/>
            <w:r w:rsidRPr="00295BD8">
              <w:t>. Нови Сад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Сербия, г.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Нови-Сад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ул. Народного фронта, д. 12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CB5C86" w:rsidRPr="002D336E" w:rsidTr="002D336E">
        <w:tc>
          <w:tcPr>
            <w:tcW w:w="577" w:type="dxa"/>
          </w:tcPr>
          <w:p w:rsidR="00CB5C86" w:rsidRPr="002D336E" w:rsidRDefault="00CB5C86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CB5C86" w:rsidRPr="00CB5C86" w:rsidRDefault="00CB5C86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>
              <w:t>Тюрденев</w:t>
            </w:r>
            <w:proofErr w:type="spellEnd"/>
            <w:r>
              <w:t xml:space="preserve"> Кирилл Владимирович</w:t>
            </w:r>
          </w:p>
        </w:tc>
        <w:tc>
          <w:tcPr>
            <w:tcW w:w="2091" w:type="dxa"/>
          </w:tcPr>
          <w:p w:rsidR="00CB5C86" w:rsidRPr="00295BD8" w:rsidRDefault="00CB5C86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CB5C86" w:rsidRPr="00295BD8" w:rsidRDefault="00CB5C86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CB5C86" w:rsidRPr="00295BD8" w:rsidRDefault="00CB5C86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22.03.2017</w:t>
            </w:r>
          </w:p>
        </w:tc>
        <w:tc>
          <w:tcPr>
            <w:tcW w:w="1559" w:type="dxa"/>
          </w:tcPr>
          <w:p w:rsidR="00CB5C86" w:rsidRPr="00295BD8" w:rsidRDefault="00CB5C86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CB5C86" w:rsidRPr="00295BD8" w:rsidRDefault="00CB5C86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r w:rsidRPr="00295BD8">
              <w:rPr>
                <w:lang w:val="en-US"/>
              </w:rPr>
              <w:t xml:space="preserve">O Zone </w:t>
            </w:r>
            <w:proofErr w:type="spellStart"/>
            <w:r w:rsidRPr="00295BD8">
              <w:rPr>
                <w:lang w:val="en-US"/>
              </w:rPr>
              <w:t>a.d.</w:t>
            </w:r>
            <w:proofErr w:type="spellEnd"/>
            <w:r w:rsidRPr="00295BD8">
              <w:rPr>
                <w:lang w:val="en-US"/>
              </w:rPr>
              <w:t xml:space="preserve"> Belgrade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Marsala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Birjuzova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3-5,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Belgrade</w:t>
            </w:r>
            <w:proofErr w:type="spell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lang w:val="en-US"/>
              </w:rPr>
              <w:t>Дмитро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Омельченко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29.11.2012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r w:rsidRPr="00295BD8">
              <w:rPr>
                <w:lang w:val="en-US"/>
              </w:rPr>
              <w:t xml:space="preserve">NIS – </w:t>
            </w:r>
            <w:proofErr w:type="spellStart"/>
            <w:r w:rsidRPr="00295BD8">
              <w:rPr>
                <w:lang w:val="en-US"/>
              </w:rPr>
              <w:t>Svetlost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d.o.o</w:t>
            </w:r>
            <w:proofErr w:type="spellEnd"/>
            <w:r w:rsidRPr="00295BD8">
              <w:rPr>
                <w:lang w:val="en-US"/>
              </w:rPr>
              <w:t xml:space="preserve">. </w:t>
            </w:r>
            <w:proofErr w:type="spellStart"/>
            <w:r w:rsidRPr="00295BD8">
              <w:rPr>
                <w:lang w:val="en-US"/>
              </w:rPr>
              <w:t>Bujanovac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  <w:lang w:val="en-US"/>
              </w:rPr>
              <w:t>Industrijska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zona bb,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Bujanovac</w:t>
            </w:r>
            <w:proofErr w:type="spell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proofErr w:type="spellStart"/>
            <w:r w:rsidRPr="00295BD8">
              <w:t>Давор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Янчич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30.08.2012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«НИС ОВЕРСИЗ»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191036, г. Санкт-Петербург, Невский проспект, д. 95, литер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помещение 11Н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Воищев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Максим Михайлович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17.04.2015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lang w:val="en-US"/>
              </w:rPr>
              <w:t>ADRIA</w:t>
            </w:r>
            <w:r w:rsidRPr="00295BD8">
              <w:t xml:space="preserve"> </w:t>
            </w:r>
            <w:r w:rsidRPr="00295BD8">
              <w:rPr>
                <w:lang w:val="en-US"/>
              </w:rPr>
              <w:t>O</w:t>
            </w:r>
            <w:r w:rsidRPr="00295BD8">
              <w:t xml:space="preserve"> </w:t>
            </w:r>
            <w:r w:rsidRPr="00295BD8">
              <w:rPr>
                <w:lang w:val="en-US"/>
              </w:rPr>
              <w:t>ZONE</w:t>
            </w:r>
            <w:r w:rsidRPr="00295BD8">
              <w:t xml:space="preserve"> </w:t>
            </w:r>
            <w:r w:rsidRPr="00295BD8">
              <w:rPr>
                <w:lang w:val="en-US"/>
              </w:rPr>
              <w:t>d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 («</w:t>
            </w:r>
            <w:proofErr w:type="spellStart"/>
            <w:r w:rsidRPr="00295BD8">
              <w:t>Адриа</w:t>
            </w:r>
            <w:proofErr w:type="spellEnd"/>
            <w:r w:rsidRPr="00295BD8">
              <w:t xml:space="preserve"> О зоне </w:t>
            </w:r>
            <w:proofErr w:type="spellStart"/>
            <w:r w:rsidRPr="00295BD8">
              <w:t>д.о.о</w:t>
            </w:r>
            <w:proofErr w:type="spellEnd"/>
            <w:proofErr w:type="gramStart"/>
            <w:r w:rsidRPr="00295BD8">
              <w:t>.»</w:t>
            </w:r>
            <w:proofErr w:type="gramEnd"/>
            <w:r w:rsidRPr="00295BD8">
              <w:t>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Черногория, г.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Котор</w:t>
            </w:r>
            <w:proofErr w:type="spell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Блажо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Яредич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11.10.2011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lang w:val="en-US"/>
              </w:rPr>
              <w:t>Jadran</w:t>
            </w:r>
            <w:proofErr w:type="spellEnd"/>
            <w:r w:rsidRPr="00295BD8">
              <w:t>-</w:t>
            </w:r>
            <w:proofErr w:type="spellStart"/>
            <w:r w:rsidRPr="00295BD8">
              <w:rPr>
                <w:lang w:val="en-US"/>
              </w:rPr>
              <w:t>Naftagas</w:t>
            </w:r>
            <w:proofErr w:type="spellEnd"/>
            <w:r w:rsidRPr="00295BD8">
              <w:t xml:space="preserve"> </w:t>
            </w:r>
            <w:r w:rsidRPr="00295BD8">
              <w:rPr>
                <w:lang w:val="en-US"/>
              </w:rPr>
              <w:t>d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 xml:space="preserve">. </w:t>
            </w:r>
            <w:r w:rsidRPr="00295BD8">
              <w:rPr>
                <w:lang w:val="en-US"/>
              </w:rPr>
              <w:t>Banja</w:t>
            </w:r>
            <w:r w:rsidRPr="00295BD8">
              <w:t xml:space="preserve"> </w:t>
            </w:r>
            <w:r w:rsidRPr="00295BD8">
              <w:rPr>
                <w:lang w:val="en-US"/>
              </w:rPr>
              <w:t>Luka</w:t>
            </w:r>
            <w:r w:rsidRPr="00295BD8">
              <w:t xml:space="preserve"> («</w:t>
            </w:r>
            <w:proofErr w:type="spellStart"/>
            <w:r w:rsidRPr="00295BD8">
              <w:t>Ядран-Нафтагас</w:t>
            </w:r>
            <w:proofErr w:type="spellEnd"/>
            <w:r w:rsidRPr="00295BD8">
              <w:t xml:space="preserve">» </w:t>
            </w:r>
            <w:proofErr w:type="spellStart"/>
            <w:r w:rsidRPr="00295BD8">
              <w:t>д.о.о</w:t>
            </w:r>
            <w:proofErr w:type="spellEnd"/>
            <w:r w:rsidRPr="00295BD8">
              <w:t>. Баня Лука)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Улица Короля Петра Первого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Караджорджевича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бб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(принадлежит части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Младена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Стояновича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нр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 29) Баня Лука, Республика Сербская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t>Предраг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Раданович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SIBIR ENERGY LIMITED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Ибекс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хаус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42-47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Минориз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Лондон ЕС3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N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DX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Великобритания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24.11.2010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29.05.2009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rPr>
                <w:lang w:val="en-US"/>
              </w:rPr>
              <w:t>Gazpromneft</w:t>
            </w:r>
            <w:proofErr w:type="spellEnd"/>
            <w:r w:rsidRPr="00295BD8">
              <w:rPr>
                <w:lang w:val="en-US"/>
              </w:rPr>
              <w:t xml:space="preserve"> Lubricants Italia S.p.A.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00153, г. Рим (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. Рима),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Франческо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Беналья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13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22.04.2009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Мауро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Ночелли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27.04.2015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Иностранное общество с ограниченной ответственностью «Газпромнефть-</w:t>
            </w:r>
            <w:proofErr w:type="spellStart"/>
            <w:r w:rsidRPr="00295BD8">
              <w:t>Белнефтепродукт</w:t>
            </w:r>
            <w:proofErr w:type="spellEnd"/>
            <w:r w:rsidRPr="00295BD8"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220050, Республика Беларусь, г. Минск,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Мясникова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70, 4 этаж, пом.24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19.06.2009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Браташ</w:t>
            </w:r>
            <w:proofErr w:type="spellEnd"/>
            <w:r w:rsidRPr="00295BD8">
              <w:t xml:space="preserve"> Анатолий Николаевич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20.06.2015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«Алтайское подворье»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Горно-Алтайск</w:t>
            </w:r>
          </w:p>
        </w:tc>
        <w:tc>
          <w:tcPr>
            <w:tcW w:w="3830" w:type="dxa"/>
          </w:tcPr>
          <w:p w:rsidR="00097E1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75520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22.07.2009</w:t>
            </w:r>
          </w:p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22.12.2016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Серебрянников Сергей </w:t>
            </w:r>
            <w:r w:rsidRPr="00295BD8">
              <w:lastRenderedPageBreak/>
              <w:t>Михайлович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12.01.2016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Открытое акционерное общество «Газпромнефть-Ярославль»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Ярославль, Тормозное шоссе, д. 93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16.07.2009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</w:t>
            </w:r>
            <w:proofErr w:type="spellStart"/>
            <w:r w:rsidRPr="00295BD8">
              <w:rPr>
                <w:lang w:val="en-US"/>
              </w:rPr>
              <w:t>Neft</w:t>
            </w:r>
            <w:proofErr w:type="spellEnd"/>
            <w:r w:rsidRPr="00295BD8">
              <w:rPr>
                <w:lang w:val="en-US"/>
              </w:rPr>
              <w:t xml:space="preserve"> Finance B.V.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5-D 1011 PZ Amsterdam, the Netherlands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«ГПН-проект»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«Газпромнефть-Заполярье»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629807, г. Ноябрьск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Махортов Дмитрий Александрович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20.05.2015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>
              <w:t>Общество с ограниченной ответственностью «Газпромнефть - Трейд Оренбург»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Общество с ограниченной ответственностью «Газпромнефть </w:t>
            </w:r>
            <w:proofErr w:type="spellStart"/>
            <w:r w:rsidRPr="00295BD8">
              <w:t>Лубрикантс</w:t>
            </w:r>
            <w:proofErr w:type="spellEnd"/>
            <w:r w:rsidRPr="00295BD8">
              <w:t xml:space="preserve"> Украина»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04070, г. Киев, ул. Борисоглебска, д. 15-В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Шевченко Дмитрий Сергеевич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</w:t>
            </w:r>
            <w:proofErr w:type="spellStart"/>
            <w:r w:rsidRPr="00295BD8">
              <w:rPr>
                <w:lang w:val="en-US"/>
              </w:rPr>
              <w:t>Neft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Badra</w:t>
            </w:r>
            <w:proofErr w:type="spellEnd"/>
            <w:r w:rsidRPr="00295BD8">
              <w:rPr>
                <w:lang w:val="en-US"/>
              </w:rPr>
              <w:t xml:space="preserve"> B.V.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Караваев Сергей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19.09.2014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</w:t>
            </w:r>
            <w:proofErr w:type="spellStart"/>
            <w:r w:rsidRPr="00295BD8">
              <w:rPr>
                <w:lang w:val="en-US"/>
              </w:rPr>
              <w:t>Neft</w:t>
            </w:r>
            <w:proofErr w:type="spellEnd"/>
            <w:r w:rsidRPr="00295BD8">
              <w:rPr>
                <w:lang w:val="en-US"/>
              </w:rPr>
              <w:t xml:space="preserve"> North Africa B.V.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Intertrust</w:t>
            </w:r>
            <w:proofErr w:type="spellEnd"/>
            <w:r w:rsidRPr="00295BD8">
              <w:t xml:space="preserve"> (</w:t>
            </w:r>
            <w:proofErr w:type="spellStart"/>
            <w:r w:rsidRPr="00295BD8">
              <w:t>Netherlands</w:t>
            </w:r>
            <w:proofErr w:type="spellEnd"/>
            <w:r w:rsidRPr="00295BD8">
              <w:t>) B.V.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Prins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Bernhardplein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200, 1097JB,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Amsterdam</w:t>
            </w:r>
            <w:proofErr w:type="spell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11.02.2010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</w:t>
            </w:r>
            <w:proofErr w:type="spellStart"/>
            <w:r w:rsidRPr="00295BD8">
              <w:rPr>
                <w:lang w:val="en-US"/>
              </w:rPr>
              <w:t>Neft</w:t>
            </w:r>
            <w:proofErr w:type="spellEnd"/>
            <w:r w:rsidRPr="00295BD8">
              <w:rPr>
                <w:lang w:val="en-US"/>
              </w:rPr>
              <w:t xml:space="preserve"> International S.A.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Ruppert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FB73B9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RCS Management (Luxembourg) </w:t>
            </w:r>
            <w:proofErr w:type="spellStart"/>
            <w:r>
              <w:rPr>
                <w:lang w:val="en-US"/>
              </w:rPr>
              <w:t>S.a.r.l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AB5BC7">
              <w:rPr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097E1E" w:rsidRPr="00FB73B9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B5BC7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FB73B9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097E1E" w:rsidRPr="00FB73B9" w:rsidRDefault="00097E1E" w:rsidP="00097E1E">
            <w:pPr>
              <w:pStyle w:val="ac"/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86" w:type="dxa"/>
          </w:tcPr>
          <w:p w:rsidR="00097E1E" w:rsidRPr="00FB73B9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97E1E" w:rsidRPr="00FB73B9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Universal Management Services </w:t>
            </w:r>
            <w:proofErr w:type="spellStart"/>
            <w:r>
              <w:rPr>
                <w:lang w:val="en-US"/>
              </w:rPr>
              <w:t>Sarl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AB5BC7">
              <w:rPr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097E1E" w:rsidRPr="00FB73B9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B5BC7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FB73B9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097E1E" w:rsidRPr="00FB73B9" w:rsidRDefault="00097E1E" w:rsidP="00097E1E">
            <w:pPr>
              <w:pStyle w:val="ac"/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86" w:type="dxa"/>
          </w:tcPr>
          <w:p w:rsidR="00097E1E" w:rsidRPr="00FB73B9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«Ямал развитие»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119021, г. Москва,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Олсуфьевский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пер., д. 8, стр. 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Акционерное общество «Газпромнефть-МНГК»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Абрамова Мария Викторовна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01.03.2015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«Моснефтепродукт»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119071, Москва, Ленинский пр. д. 15А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22.11.2012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Акционерное общество «Газпромнефть – Альтернативное топливо»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Ползик</w:t>
            </w:r>
            <w:proofErr w:type="spellEnd"/>
            <w:r w:rsidRPr="00295BD8">
              <w:t xml:space="preserve"> Виталий Сергеевич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Акционерное общество «Газпромнефть - </w:t>
            </w:r>
            <w:proofErr w:type="gramStart"/>
            <w:r w:rsidRPr="00295BD8">
              <w:t>Московский</w:t>
            </w:r>
            <w:proofErr w:type="gramEnd"/>
            <w:r w:rsidRPr="00295BD8">
              <w:t xml:space="preserve"> НПЗ»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Егизарьян</w:t>
            </w:r>
            <w:proofErr w:type="spellEnd"/>
            <w:r w:rsidRPr="00295BD8">
              <w:t xml:space="preserve"> Аркадий </w:t>
            </w:r>
            <w:proofErr w:type="spellStart"/>
            <w:r w:rsidRPr="00295BD8">
              <w:t>Мамиконович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16.11.2016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Закрытое акционерное общество «Универсал-нефть»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630099, Российская Федерация, г. Новосибирск, ул. Октябрьская, д.52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«Газпромнефть-Аэро Кыргызстан»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Кыргызская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республика, г. Бишкек, Аэропорт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Манас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18.02.2011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Бейшекеев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Мекен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Намасбекович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17.08.2016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>T</w:t>
            </w:r>
            <w:r w:rsidRPr="00295BD8">
              <w:rPr>
                <w:lang w:val="en-US"/>
              </w:rPr>
              <w:t>Z</w:t>
            </w:r>
            <w:r w:rsidRPr="00295BD8">
              <w:t>AR PETROL INVESTMENT LIMITED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Arch.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Makariou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III, 2-4, CAPITAL CENTRE, 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vertAlign w:val="superscript"/>
                <w:lang w:val="en-US"/>
              </w:rPr>
              <w:t>th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floor, P.C. 1065, Nicosia, Cyprus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30.08.2011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NIS PETROL </w:t>
            </w:r>
            <w:r w:rsidRPr="00295BD8">
              <w:rPr>
                <w:lang w:val="en-US"/>
              </w:rPr>
              <w:t>E</w:t>
            </w:r>
            <w:r w:rsidRPr="00295BD8">
              <w:t>OOD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Республика Болгария, </w:t>
            </w:r>
            <w:proofErr w:type="spellStart"/>
            <w:r w:rsidRPr="00295BD8">
              <w:rPr>
                <w:sz w:val="22"/>
                <w:szCs w:val="22"/>
              </w:rPr>
              <w:t>г</w:t>
            </w:r>
            <w:proofErr w:type="gramStart"/>
            <w:r w:rsidRPr="00295BD8">
              <w:rPr>
                <w:sz w:val="22"/>
                <w:szCs w:val="22"/>
              </w:rPr>
              <w:t>.С</w:t>
            </w:r>
            <w:proofErr w:type="gramEnd"/>
            <w:r w:rsidRPr="00295BD8">
              <w:rPr>
                <w:sz w:val="22"/>
                <w:szCs w:val="22"/>
              </w:rPr>
              <w:t>офия</w:t>
            </w:r>
            <w:proofErr w:type="spellEnd"/>
            <w:r w:rsidRPr="00295BD8">
              <w:rPr>
                <w:sz w:val="22"/>
                <w:szCs w:val="22"/>
              </w:rPr>
              <w:t xml:space="preserve">, 1407, Бул. Никола </w:t>
            </w:r>
            <w:proofErr w:type="spellStart"/>
            <w:r w:rsidRPr="00295BD8">
              <w:rPr>
                <w:sz w:val="22"/>
                <w:szCs w:val="22"/>
              </w:rPr>
              <w:t>Вапцаров</w:t>
            </w:r>
            <w:proofErr w:type="spellEnd"/>
            <w:r w:rsidRPr="00295BD8">
              <w:rPr>
                <w:sz w:val="22"/>
                <w:szCs w:val="22"/>
              </w:rPr>
              <w:t xml:space="preserve"> 51А, 4-й этаж, </w:t>
            </w:r>
            <w:proofErr w:type="spellStart"/>
            <w:r w:rsidRPr="00295BD8">
              <w:rPr>
                <w:sz w:val="22"/>
                <w:szCs w:val="22"/>
              </w:rPr>
              <w:t>Лозенец</w:t>
            </w:r>
            <w:proofErr w:type="spellEnd"/>
            <w:r w:rsidRPr="00295BD8">
              <w:rPr>
                <w:sz w:val="22"/>
                <w:szCs w:val="22"/>
              </w:rPr>
              <w:t xml:space="preserve"> дистрикт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Иван Илиев </w:t>
            </w:r>
            <w:proofErr w:type="spellStart"/>
            <w:r w:rsidRPr="00295BD8">
              <w:t>Костадинов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12.07.2016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NIS PETROL doo Banja Luka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Улица Короля Николы, д. 26, Баня Лука, Республика Сербская, Босния и Герцеговина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Серджан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Пешевич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G</w:t>
            </w:r>
            <w:r w:rsidRPr="00295BD8">
              <w:rPr>
                <w:rStyle w:val="SUBST0"/>
                <w:b w:val="0"/>
                <w:i w:val="0"/>
                <w:sz w:val="22"/>
              </w:rPr>
              <w:t>-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Petrol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d</w:t>
            </w:r>
            <w:r w:rsidRPr="00295BD8">
              <w:rPr>
                <w:rStyle w:val="SUBST0"/>
                <w:b w:val="0"/>
                <w:i w:val="0"/>
                <w:sz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o</w:t>
            </w:r>
            <w:r w:rsidRPr="00295BD8">
              <w:rPr>
                <w:rStyle w:val="SUBST0"/>
                <w:b w:val="0"/>
                <w:i w:val="0"/>
                <w:sz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o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. 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Sarajevo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 (Джи-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Петрол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д.о.о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. Сараево)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г. Сараево, ул. </w:t>
            </w:r>
            <w:proofErr w:type="spellStart"/>
            <w:r w:rsidRPr="00295BD8">
              <w:rPr>
                <w:sz w:val="22"/>
                <w:szCs w:val="22"/>
              </w:rPr>
              <w:t>Тешаньска</w:t>
            </w:r>
            <w:proofErr w:type="spellEnd"/>
            <w:r w:rsidRPr="00295BD8">
              <w:rPr>
                <w:sz w:val="22"/>
                <w:szCs w:val="22"/>
              </w:rPr>
              <w:t xml:space="preserve">, д.24а,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Avaz</w:t>
            </w:r>
            <w:proofErr w:type="spellEnd"/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Twist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Tower</w:t>
            </w:r>
            <w:r w:rsidRPr="00295BD8">
              <w:rPr>
                <w:sz w:val="22"/>
                <w:szCs w:val="22"/>
              </w:rPr>
              <w:t>, Сараево-Центр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rPr>
                <w:lang w:val="en-US"/>
              </w:rPr>
              <w:t>Pannon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Naftagas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Korlatolt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Felelossegu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Tarsasag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1093 Будапешт Венгрия, ул. </w:t>
            </w:r>
            <w:proofErr w:type="spellStart"/>
            <w:r w:rsidRPr="00295BD8">
              <w:rPr>
                <w:sz w:val="22"/>
                <w:szCs w:val="22"/>
              </w:rPr>
              <w:t>Козрактар</w:t>
            </w:r>
            <w:proofErr w:type="spellEnd"/>
            <w:r w:rsidRPr="00295BD8">
              <w:rPr>
                <w:sz w:val="22"/>
                <w:szCs w:val="22"/>
              </w:rPr>
              <w:t>, д. 30-32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t>Славко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Печанац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23.08.2011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NIS PETROL S.R.L.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Romania,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mun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Bucuresti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sectorul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1,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strada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Calea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Floreasca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Nr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246 C,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etaj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22, cod postal 014476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Смирнов Вадим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Валентинович</w:t>
            </w:r>
            <w:r w:rsidRPr="00295BD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06.03.2013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Neft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Business Service B.V.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6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Дворцов Алексей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Акционерное общество «Газпромнефть Московский Завод Смазочных Материалов»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141191, Московская область, г. Фрязино, ул. Озерная, д.6а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01.11.2011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Мишин Сергей Борисович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25.08.2016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Акционерное общество «</w:t>
            </w:r>
            <w:proofErr w:type="spellStart"/>
            <w:r w:rsidRPr="00295BD8">
              <w:rPr>
                <w:sz w:val="22"/>
                <w:szCs w:val="22"/>
              </w:rPr>
              <w:t>Южуралнефтегаз</w:t>
            </w:r>
            <w:proofErr w:type="spellEnd"/>
            <w:r w:rsidRPr="00295BD8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Оренбург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10.11.2011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«Газпромнефть-Ямал»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Салехард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06.10.2011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09.11.2012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Овечкин Алексей Васильевич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10.10.2015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«НАФТАГАС-Технические сервисы» </w:t>
            </w:r>
            <w:r w:rsidRPr="00295BD8">
              <w:rPr>
                <w:sz w:val="22"/>
                <w:szCs w:val="22"/>
              </w:rPr>
              <w:t xml:space="preserve">Общество с ограниченной ответственностью </w:t>
            </w:r>
            <w:proofErr w:type="spellStart"/>
            <w:r w:rsidRPr="00295BD8">
              <w:rPr>
                <w:sz w:val="22"/>
                <w:szCs w:val="22"/>
              </w:rPr>
              <w:t>Зренянин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Сербия, г.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Зренянин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Београдска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26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08.02.2012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Оскар </w:t>
            </w:r>
            <w:proofErr w:type="spellStart"/>
            <w:r w:rsidRPr="00295BD8">
              <w:rPr>
                <w:sz w:val="22"/>
                <w:szCs w:val="22"/>
              </w:rPr>
              <w:t>Тотх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«НАФТАГАС-Нефтяные сервисы» Общество с ограниченной ответственностью Нови Сад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Сербия, г. Нови Сад, ул. Пут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Шайкашког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одреда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9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08.02.2012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Буквич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Миодраг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23.03.2015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«Научно-технологический центр НИС-НАФТАГАС» Общество с </w:t>
            </w:r>
            <w:r w:rsidRPr="00295BD8">
              <w:rPr>
                <w:sz w:val="22"/>
                <w:szCs w:val="22"/>
              </w:rPr>
              <w:lastRenderedPageBreak/>
              <w:t xml:space="preserve">ограниченной ответственностью Нови Сад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Сербия, г. Нови Сад, ул. Народного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Фронта, 12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08.02.2012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Залевский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Николай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22.04.2013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«НАФТАГАС-Транспорт» Общество с ограниченной ответственностью Нови Сад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Сербия, г Нови Сад,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Народног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Фронта, 12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proofErr w:type="spellStart"/>
            <w:r w:rsidRPr="00295BD8">
              <w:rPr>
                <w:sz w:val="22"/>
                <w:szCs w:val="22"/>
              </w:rPr>
              <w:t>Драган</w:t>
            </w:r>
            <w:proofErr w:type="spellEnd"/>
            <w:r w:rsidRPr="00295BD8">
              <w:rPr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Радович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Neft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Middle East B.V.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«Газпромнефть-Аэро Кемерово»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650070, РФ, г. Кемерово, 62-й проезд, 12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03.08.2012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Родин Сергей Алексеевич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28.06.2016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Акционерное общество «Газпромнефть-Терминал»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Новосибирск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</w:t>
            </w:r>
            <w:r w:rsidRPr="00295BD8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01.10.2012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C41697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E72C60">
              <w:rPr>
                <w:sz w:val="22"/>
                <w:szCs w:val="22"/>
              </w:rPr>
              <w:t>Матвиенко Антон Павлович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2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10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Neft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Adria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d.o.o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Хорватия, 10 000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Zagreb,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Ozaljska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136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30.01.2013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«Газпромнефть-Региональные продажи»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05.10.2010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28.05.2015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proofErr w:type="spellStart"/>
            <w:r w:rsidRPr="00295BD8">
              <w:rPr>
                <w:sz w:val="22"/>
                <w:szCs w:val="22"/>
              </w:rPr>
              <w:t>Ледовских</w:t>
            </w:r>
            <w:proofErr w:type="spellEnd"/>
            <w:r w:rsidRPr="00295BD8">
              <w:rPr>
                <w:sz w:val="22"/>
                <w:szCs w:val="22"/>
              </w:rPr>
              <w:t xml:space="preserve"> Валерий Анатольевич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Gazprom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Neft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Downstream B.V.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Королевство Нидерландов,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1097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JB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Амстердам, Принц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Бернхардпляйн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200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19.12.2012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Товарищество с ограниченной ответственностью «Газпромнефть Битум Казахстан»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Республика Казахстан, Южно-Казахстанская область, город Шымкент, 160013, Аль-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Фарабийский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проспект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Динмухамеда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Кунаева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участок 83/1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27.12.2012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Миронов Игорь Геннадьевич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10.02.2016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«Газпромнефть-Аэро Брянск»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241522, Брянская область, село Октябрьское, ул. Авиаторов, д.1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Маркин Сергей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16.10.2014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  <w:lang w:val="en-US"/>
              </w:rPr>
              <w:t>GAZPROMNEFT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MARINE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BUNKER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BALKAN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S</w:t>
            </w:r>
            <w:r w:rsidRPr="00295BD8">
              <w:rPr>
                <w:sz w:val="22"/>
                <w:szCs w:val="22"/>
              </w:rPr>
              <w:t>.</w:t>
            </w:r>
            <w:r w:rsidRPr="00295BD8">
              <w:rPr>
                <w:sz w:val="22"/>
                <w:szCs w:val="22"/>
                <w:lang w:val="en-US"/>
              </w:rPr>
              <w:t>A</w:t>
            </w:r>
            <w:r w:rsidRPr="00295BD8">
              <w:rPr>
                <w:sz w:val="22"/>
                <w:szCs w:val="22"/>
              </w:rPr>
              <w:t xml:space="preserve">. </w:t>
            </w:r>
            <w:r w:rsidRPr="00295BD8">
              <w:rPr>
                <w:sz w:val="22"/>
                <w:szCs w:val="22"/>
              </w:rPr>
              <w:lastRenderedPageBreak/>
              <w:t>(Газпромнефть Марин Бункер Балкан С.А 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Румыния, 900716, уезд Констанца, г.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Констанца,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Трайан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№ 68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4-ый этаж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01.03.2013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Урга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Роландс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01.03.2013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AS Baltic Marine Bunker (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АО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Балтик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Марин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Бункер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Таллин, Эстонская республика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13.08.2013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Самвел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Чобанян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13.08.2013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Velasco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Holding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&amp;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Services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Ltd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2429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Evagora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Papachristoforou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THEMIS COURT 3030, Limassol, Cyprus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15.04.2013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Панайота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К.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Никоу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(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Panagiota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K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Nikou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15.04.2013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Моника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Фелла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Майкл (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Monika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Fella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Michael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15.04.2013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Общество с ограниченной ответственностью «Газпромнефть-Аэро Чита»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Российская Федерация, г. Чита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Сахтёров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Андрей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04.08.2015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«Газпромнефть-Битумные материалы»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Орлов Дмитрий Викторович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01.09.2014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«Газпромнефть-Рязанский завод битумных материалов»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Рязань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15.03.2016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Находкин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Михаил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15.03.2016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Gazprom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Neft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Projects B.V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Королевство Нидерландов, 1011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PZ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Амстердам,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Мюдерштраат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5/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D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01.04.2013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Новороснефтесервис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Красн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одарский край, г. Новороссийск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Трунов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21.08.2015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«Новороссийский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нефтеперевалочный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Краснодарский край, г. Новороссийск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Труханович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Александр Николаевич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28.05.2015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Аэро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ТО»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141426, Московская обл., г. Химки, территория Шереметьево аэропорт, 7А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31.03.2014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Квасов Максим Алексеевич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31.03.2014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Общества с ограниченной ответственностью «Газпромнефть-Аэро Шереметьево»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141426, Московская обл., г. Химки, территория Шереметьево аэропорт, 7А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31.03.2014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Круглов Владимир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19.04.2016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GPN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Canada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Project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Corporation</w:t>
            </w:r>
            <w:proofErr w:type="spellEnd"/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SUITE 1700, PARK PLACE 666 BURRARD STREET VANCOUVER BC V6C 2X8 CANADA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30.06.2014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«Югорская инновационная топливно-энергетическая компания»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480000, г. Оренбург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14.10.2014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 Ресурс Нортгаз»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20.11.2014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Папенко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Сергей Алексеевич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27.05.2016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«Клуб «Заречье»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Кириллова Наталья Евгеньевна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15.07.2016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Юнифэл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Лебедев Григорий Вильямович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«Газпромнефть-Оренбург»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Оренбургская область, г. Оренбург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01.02.2016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01.02.2016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Воропаев Андрей Михайлович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24.04.2015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 нефть шельф»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26.06.2007</w:t>
            </w: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Любин Геннадий Петрович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295BD8">
              <w:rPr>
                <w:sz w:val="22"/>
                <w:szCs w:val="22"/>
              </w:rPr>
              <w:t>НОВА-Брит</w:t>
            </w:r>
            <w:proofErr w:type="gramEnd"/>
            <w:r w:rsidRPr="00295BD8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17.02.2016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Прошин Роман Яковлевич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14.04.2016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</w:rPr>
              <w:t>Дриадус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Инвестментс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sz w:val="22"/>
                <w:szCs w:val="22"/>
              </w:rPr>
              <w:t>Лимитед</w:t>
            </w:r>
            <w:r w:rsidRPr="00295BD8">
              <w:rPr>
                <w:sz w:val="22"/>
                <w:szCs w:val="22"/>
                <w:lang w:val="en-US"/>
              </w:rPr>
              <w:t xml:space="preserve"> (DRIADUS Investments Limited)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Кипр, CY 3030,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Лимассол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Хрисанту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Милона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Стрит 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</w:rPr>
              <w:t>Мерон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Холдингз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sz w:val="22"/>
                <w:szCs w:val="22"/>
              </w:rPr>
              <w:t>ЛТД</w:t>
            </w:r>
            <w:r w:rsidRPr="00295BD8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Meron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Holdings LTD)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Британские Виргинские острова, о.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Тортола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Род-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Таун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Викхем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c</w:t>
            </w:r>
            <w:proofErr w:type="spellEnd"/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Кей 2,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Коастл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Билдинг</w:t>
            </w:r>
            <w:proofErr w:type="spell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«Газпромнефть-Омск (НБ)»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Новосибирск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10.03.2016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Закрытое акционерное общество «Современные химические технологии»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 (Россия), 603057, г. Нижний Новгород, проспект Гагарина, д. 25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20.06.2016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Горбунов Дмитрий Владимирович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05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.07.2016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«ПОЛИЭФИР»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603079, Нижегородская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О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бл., г. Нижний Новгород, Московское шоссе, д. 83 А, корп. 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23.06.2016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«БСВ-ХИМ»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603079 Нижегородская обл., г. Нижний Новгород, Московское шоссе, д. 83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корп.3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22.06.2016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«Творческое объединение «Экипаж»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Ямало-Ненецкий автономный округ,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пр-кт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Мира, д. 78в, оф. 105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11.01.2010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"ЧУКОТАЭРОСБЫТ"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689000 Российская Федерация, Чукотский автономный округ, г. Анадырь,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Отке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63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19.08.2016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Севастьянов Виктор Георгиевич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- 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19.08.2016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 - Каталитические системы»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Омск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Чембулаев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Александр Николаевич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3E3004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«Западно-Сибирский инвестиционный консорциум»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Ханты-Мансийск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Михайлов Юрий Александрович</w:t>
            </w:r>
          </w:p>
        </w:tc>
        <w:tc>
          <w:tcPr>
            <w:tcW w:w="2091" w:type="dxa"/>
          </w:tcPr>
          <w:p w:rsidR="00097E1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097E1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Мессояханефтегаз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0C3DB6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Тюменская область, Ямало-Ненецкий автономный округ, 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город Новый Уренгой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097E1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2D336E" w:rsidTr="00CC0854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Сорокин Виктор Викторович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28.07.2014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</w:t>
            </w: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Энергосервис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097E1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</w:tcPr>
          <w:p w:rsidR="00097E1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097E1E" w:rsidRPr="00442060" w:rsidTr="002D336E">
        <w:tc>
          <w:tcPr>
            <w:tcW w:w="577" w:type="dxa"/>
          </w:tcPr>
          <w:p w:rsidR="00097E1E" w:rsidRPr="00442060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Default="00097E1E" w:rsidP="00097E1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Стрельцов Эдуард Константинович</w:t>
            </w:r>
          </w:p>
        </w:tc>
        <w:tc>
          <w:tcPr>
            <w:tcW w:w="2091" w:type="dxa"/>
          </w:tcPr>
          <w:p w:rsidR="00097E1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097E1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Публичное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ВНИПИгаздобыча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Саратов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ПХГ»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142770, г. Москва, п.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Сосенское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пос. Газопровод, 101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19.03.2007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Акционерное общество «Газпром бытовые системы»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Гипрогазцентр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Нижний Новгород, ул. Алексеевская, д.26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Гипроспецгаз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» 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Газпромтрубинвест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156901, РФ, Костромская обл., г. Волгореченск, ул. Магистральная, д.1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«Газпром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«Северо-Кавказский научно-исследовательский проектный институт природных газов»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355035, РФ, г. Ставрополь, ул. Ленина, д.419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Дочернее открытое акционерное общество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Спецгазавтотранс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»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lastRenderedPageBreak/>
              <w:t>Открытого акционерного общества «Газпром»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426039, РФ, Удмуртская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республика, г. Ижевск,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Воткинское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шоссе, д.182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А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Центргаз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Тула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95BD8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СПГ Владивосток»</w:t>
            </w:r>
          </w:p>
        </w:tc>
        <w:tc>
          <w:tcPr>
            <w:tcW w:w="2091" w:type="dxa"/>
          </w:tcPr>
          <w:p w:rsidR="00097E1E" w:rsidRPr="00295BD8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Российская Федерация, Приморский край, </w:t>
            </w:r>
            <w:proofErr w:type="spellStart"/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Хасанский</w:t>
            </w:r>
            <w:proofErr w:type="spellEnd"/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 район, село Перевозное, ул. Лазо, д. 1</w:t>
            </w:r>
          </w:p>
        </w:tc>
        <w:tc>
          <w:tcPr>
            <w:tcW w:w="3830" w:type="dxa"/>
          </w:tcPr>
          <w:p w:rsidR="00097E1E" w:rsidRPr="00295BD8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95BD8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95BD8" w:rsidRDefault="00097E1E" w:rsidP="00097E1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097E1E" w:rsidRPr="00295BD8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«Строительная компания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Сургутстройгаз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626400, Тюменская обл., Ханты-Мансийский автономный округ, г. Сургут, ул. Островского, 16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экспо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Санкт-Петербург, ул. Галерная, д.5, литер</w:t>
            </w:r>
            <w:proofErr w:type="gramStart"/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«Лазурная»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354024, г. Сочи, Курортный пр-т,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д.103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01.08.2013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геотехнологии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119311, Москва, ул. Строителей, д. 8, корп.1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Частное охранное предприятие «Газпром охрана»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119991, г. Москва, ул. Строителей, д.8, к.1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СПГ Санкт-Петербург»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г. Санкт-Петербург, Галерная ул., д. 20/22, </w:t>
            </w:r>
            <w:proofErr w:type="gram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. 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Белорусско-российское совместное предприятие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Брестгазоаппарат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 открытое акционерное общество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Республика Беларусь, г. Брест, ул. Орджоникидзе, 22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инвестхолдинг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Москва, переулок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Новопесковский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Малый, дом 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экспорт»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lastRenderedPageBreak/>
              <w:t xml:space="preserve">Российская Федерация, г. </w:t>
            </w:r>
            <w:r w:rsidRPr="002D336E">
              <w:rPr>
                <w:sz w:val="22"/>
                <w:szCs w:val="22"/>
              </w:rPr>
              <w:lastRenderedPageBreak/>
              <w:t>Санкт-Петербург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«Научно-исследовательский институт природных газов и газовых технологий – Газпром ВНИИГАЗ»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175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142717, Россия, Московская обл., Ленинский р-н, пос. Развилка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Волгоград»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400074, г. Волгоград, ул. Рабоче-Крестьянская, д.58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Нижний Новгород»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603600, г. Н. Новгород,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Звездинка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д.11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газобезопасность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</w:t>
            </w:r>
            <w:r w:rsidRPr="002D336E">
              <w:rPr>
                <w:color w:val="000000"/>
                <w:sz w:val="22"/>
                <w:szCs w:val="22"/>
              </w:rPr>
              <w:t>г. Москва, ул. Строителей, д.8</w:t>
            </w:r>
            <w:r w:rsidRPr="002D336E">
              <w:rPr>
                <w:sz w:val="22"/>
                <w:szCs w:val="22"/>
              </w:rPr>
              <w:t xml:space="preserve"> , корп. 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Махачкала»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367039, Республика Дагестан, г. Махачкала, ул. О. </w:t>
            </w:r>
            <w:proofErr w:type="spellStart"/>
            <w:r w:rsidRPr="002D336E">
              <w:rPr>
                <w:sz w:val="22"/>
                <w:szCs w:val="22"/>
              </w:rPr>
              <w:t>Булача</w:t>
            </w:r>
            <w:proofErr w:type="spell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Ставрополь»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Ставропольский край,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город Ставрополь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Краснодар»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Краснодарский край, г. Краснодар, ул. Шоссе Нефтяников, д.53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Санкт-Петербург»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196128, г. Санкт-Петербург, ул. Варшавская, дом 3, корпус 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межрегионгаз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Москва»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город Москва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Надым»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629730, ЯНАО, г. Надым, ул. Зверева, д.1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Новоуренгойский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газохимический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 г. Новый Уренгой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Чайковский»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617760, Пермская обл., г. Чайковский, Приморский б-р, д.30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Самара»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443068, г. Самара, ул. Ново-Садовая, д.106</w:t>
            </w:r>
            <w:proofErr w:type="gram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строение 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Сургут»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628412, Тюменская обл., ХМАО-Югра, г. Сургут, ул. Университетская, д.1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Казань»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420073, Республика Татарстан, г. Казань,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Аделя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Кутуя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д.41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Томск»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634029, г. Томск, пр. Фрунзе, 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ТюменНИИгипрогаз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625019, г. Тюмень, ул. Воровского, 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Югорск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628260, Ханты-Мансийский автономный округ, Тюменская обл., г.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Югорск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ул. Мира, д.15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Екатеринбург»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620151, г. Екатеринбург, ул. Клары Цеткин, д.14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Уренгой»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Новый Уренгой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связь»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175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117997, Москва, ГСП, В-420,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д.16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Саратов»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Саратов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Ямбург»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629300, Ямало-Ненецкий автономный округ, Тюменская обл., г. Новый Уренгой, ул. 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Геологоразведчиков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д.9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Ноябрьск»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626806, Ямало-Ненецкий автономный округ, г. Ноябрьск, ул. Республики, д.20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торгсервис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117997,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16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газнадзор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 119991, г. Москва, пр-т Вернадского, д.41, стр.1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флот»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 12а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комплектация»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119991, г. Москва, ул. Строителей, д.8, корп. 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проектирование»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Востокгазпром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634009, г. Томск, ул. Большая Подгорная, 73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«Дружба»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город Москва, поселение Первомайское, деревня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Рогозино</w:t>
            </w:r>
            <w:proofErr w:type="spell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Компания «Газпром (Ю.К.) Лимитед» 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Riverbank House, 2 Swan Lane, London, EC4R 3TT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Авиапредприятие «Газпром авиа»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142131, РФ, Московская обл., Подольский р-н, </w:t>
            </w:r>
            <w:proofErr w:type="gram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п</w:t>
            </w:r>
            <w:proofErr w:type="gram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/о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Рязаново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аэропорт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Остафьево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«Общественный благотворительный фонд Будущее отечества им. В.П. Поляничко»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121019, г. Москва, Кремлевская наб., 1/9, стр.8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Закрытое акционерное общество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Ямалгазинвест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119415, г. Москва, пр-т Вернадского, д.41, стр.1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добыча Иркутск»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Иркутск, ул. Нижняя Набережная, 14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10.12.2007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Публичное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Красноярскгазпром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Москва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Закрытое акционерное общество «Российская компания по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освоению шельфа»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г. Санкт-Петербург,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ул. Фурштатская, д.10, литера</w:t>
            </w:r>
            <w:proofErr w:type="gram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E3A8A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12.01.2015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«Темрюкское управление морского транспорта»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353500, Краснодарский край, г. Темрюк, порт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энерго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117939, г. Москва, ул. Строителей, д.8, корп.1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Уфа»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450054, Республика Башкортостан, г. Уфа, ул. Р. Зорге, д.59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Севернефтегазпром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629380, </w:t>
            </w:r>
            <w:r w:rsidRPr="002D336E">
              <w:rPr>
                <w:sz w:val="22"/>
                <w:szCs w:val="22"/>
              </w:rPr>
              <w:t>Ямало-Ненецкий автономный округ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Красноселькупский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село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Красноселькуп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ул. Ленина, 22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энергохолдинг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Акционерное общество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«Центральное конструкторское бюро нефтеаппаратуры»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Московская обл., г. Подольск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социнвест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197022 г. Санкт-Петербург, Аптекарская наб., д. 20, литер. 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Nord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Stream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AG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Industriestrasse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18, 6304,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Zug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Switzerland</w:t>
            </w:r>
            <w:proofErr w:type="spell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10.04.2006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Закрытое акционерное общество «Газпром Армения»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Армения, г. Ереван 0091,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Тбилиское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ш. 43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20.11.2006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Акционерное общество «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Ачим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сбыт»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Российская Федерация, 119270, г. Москва,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Лужницкая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наб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, д. 2, корп. 81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Ухта»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169300, Республика Коми, г. Ухта, пр-т Ленина, д.39/2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FE77A4">
              <w:rPr>
                <w:rStyle w:val="SUBST0"/>
                <w:b w:val="0"/>
                <w:i w:val="0"/>
                <w:sz w:val="22"/>
                <w:szCs w:val="22"/>
              </w:rPr>
              <w:t>01.05.2007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переработка»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Сургут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01.05.2007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</w:t>
            </w:r>
            <w:r w:rsidRPr="002D336E">
              <w:rPr>
                <w:sz w:val="22"/>
                <w:szCs w:val="22"/>
              </w:rPr>
              <w:t xml:space="preserve">«Газпром </w:t>
            </w:r>
            <w:proofErr w:type="spellStart"/>
            <w:r w:rsidRPr="002D336E">
              <w:rPr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sz w:val="22"/>
                <w:szCs w:val="22"/>
              </w:rPr>
              <w:t xml:space="preserve"> Краснодар»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РФ, 350051, г. Краснодар, ул. Шоссе Нефтяников, 53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02.04.2007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Молдавско-Российское акционерное общество открытого типа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Молдовагаз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МД-2005, Молдова, г. Кишинев, </w:t>
            </w:r>
            <w:proofErr w:type="spellStart"/>
            <w:r w:rsidRPr="002D336E">
              <w:rPr>
                <w:sz w:val="22"/>
                <w:szCs w:val="22"/>
              </w:rPr>
              <w:t>Албишоара</w:t>
            </w:r>
            <w:proofErr w:type="spellEnd"/>
            <w:r w:rsidRPr="002D336E">
              <w:rPr>
                <w:sz w:val="22"/>
                <w:szCs w:val="22"/>
              </w:rPr>
              <w:t>, 38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30.01.2007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Закрытое акционерное общество «Арктик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Билдинг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Сервисиз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115162, г. Москва, ул. Лестева, д.8, корп.1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12.03.2015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Кузнецк»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город Кемерово, проспект Октябрьский, дом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07.06.2007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«Газ-Ойл»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117420,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10</w:t>
            </w:r>
            <w:proofErr w:type="gram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24.12.2010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геологоразведка»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Тюменская область, г. Тюмень, ул. Герцена, д. 70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31.08.2007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Закрытое а</w:t>
            </w: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кционерное общество «Газпром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 xml:space="preserve">ЮРГМ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Трейдинг</w:t>
            </w:r>
            <w:proofErr w:type="spellEnd"/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629380, Ямало-Ненецкий автономный округ, </w:t>
            </w:r>
            <w:proofErr w:type="spellStart"/>
            <w:r w:rsidRPr="002D336E">
              <w:rPr>
                <w:sz w:val="22"/>
                <w:szCs w:val="22"/>
              </w:rPr>
              <w:t>Красноселькупский</w:t>
            </w:r>
            <w:proofErr w:type="spellEnd"/>
            <w:r w:rsidRPr="002D336E">
              <w:rPr>
                <w:sz w:val="22"/>
                <w:szCs w:val="22"/>
              </w:rPr>
              <w:t xml:space="preserve"> район, село </w:t>
            </w:r>
            <w:proofErr w:type="spellStart"/>
            <w:r w:rsidRPr="002D336E">
              <w:rPr>
                <w:sz w:val="22"/>
                <w:szCs w:val="22"/>
              </w:rPr>
              <w:t>Красноселькуп</w:t>
            </w:r>
            <w:proofErr w:type="spellEnd"/>
            <w:r w:rsidRPr="002D336E">
              <w:rPr>
                <w:sz w:val="22"/>
                <w:szCs w:val="22"/>
              </w:rPr>
              <w:t>, ул. Ленина, 22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24.10.2007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Shtokman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Development AG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  <w:lang w:val="en-US"/>
              </w:rPr>
            </w:pPr>
            <w:r w:rsidRPr="002D336E">
              <w:rPr>
                <w:sz w:val="22"/>
                <w:szCs w:val="22"/>
                <w:lang w:val="en-US"/>
              </w:rPr>
              <w:t xml:space="preserve">c/o Marcus </w:t>
            </w:r>
            <w:proofErr w:type="spellStart"/>
            <w:r w:rsidRPr="002D336E">
              <w:rPr>
                <w:sz w:val="22"/>
                <w:szCs w:val="22"/>
                <w:lang w:val="en-US"/>
              </w:rPr>
              <w:t>Schnurrenberger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336E">
              <w:rPr>
                <w:sz w:val="22"/>
                <w:szCs w:val="22"/>
                <w:lang w:val="en-US"/>
              </w:rPr>
              <w:t>Alpenstrasse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2, 6301 Zug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15.02.2008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СБЫТ УКРАИНА»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Украина, г. Киев, ул. Артема, 26-В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03.04.2008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добыча шельф </w:t>
            </w:r>
            <w:r w:rsidRPr="002D336E">
              <w:rPr>
                <w:sz w:val="22"/>
                <w:szCs w:val="22"/>
              </w:rPr>
              <w:t>Южно-Сахалинск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693000, Сахалинская область, г. Южно-Сахалинск, ул. Курильская, д. 40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15.</w:t>
            </w:r>
            <w:r w:rsidRPr="002D336E">
              <w:rPr>
                <w:sz w:val="22"/>
                <w:szCs w:val="22"/>
              </w:rPr>
              <w:t>09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Газпромтранс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117997,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16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05.11.2008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центрремонт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город Щелково Московской области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25.09.2008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капитал»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г. Москва, п. </w:t>
            </w:r>
            <w:proofErr w:type="spellStart"/>
            <w:r w:rsidRPr="002D336E">
              <w:rPr>
                <w:sz w:val="22"/>
                <w:szCs w:val="22"/>
              </w:rPr>
              <w:t>Сосенское</w:t>
            </w:r>
            <w:proofErr w:type="spellEnd"/>
            <w:r w:rsidRPr="002D336E">
              <w:rPr>
                <w:sz w:val="22"/>
                <w:szCs w:val="22"/>
              </w:rPr>
              <w:t xml:space="preserve">, пос. Газопровод, 101, </w:t>
            </w:r>
            <w:proofErr w:type="spellStart"/>
            <w:r w:rsidRPr="002D336E">
              <w:rPr>
                <w:sz w:val="22"/>
                <w:szCs w:val="22"/>
              </w:rPr>
              <w:t>кор</w:t>
            </w:r>
            <w:proofErr w:type="spellEnd"/>
            <w:r w:rsidRPr="002D336E">
              <w:rPr>
                <w:sz w:val="22"/>
                <w:szCs w:val="22"/>
              </w:rPr>
              <w:t>. 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30.12.2008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2D336E">
              <w:rPr>
                <w:sz w:val="22"/>
                <w:szCs w:val="22"/>
              </w:rPr>
              <w:t xml:space="preserve">кционерное общество </w:t>
            </w:r>
            <w:r w:rsidRPr="002D336E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2D336E">
              <w:rPr>
                <w:sz w:val="22"/>
                <w:szCs w:val="22"/>
              </w:rPr>
              <w:t>Дальтрансгаз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F7141F">
              <w:rPr>
                <w:sz w:val="22"/>
                <w:szCs w:val="22"/>
              </w:rPr>
              <w:lastRenderedPageBreak/>
              <w:t xml:space="preserve">Российская Федерация, </w:t>
            </w:r>
            <w:r w:rsidRPr="00F7141F">
              <w:rPr>
                <w:sz w:val="22"/>
                <w:szCs w:val="22"/>
              </w:rPr>
              <w:lastRenderedPageBreak/>
              <w:t>Хабаровский край,</w:t>
            </w:r>
            <w:r>
              <w:rPr>
                <w:sz w:val="22"/>
                <w:szCs w:val="22"/>
              </w:rPr>
              <w:t xml:space="preserve"> Хабаровский район, с. Ильинка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10.07.2009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информ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117447, г. Москва, ул. Большая Черемушкинская, дом 13, строение 3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21.08.2009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георесурс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119415, г. Москва, проспект Вернадского, дом 37, корпус 2, помещение 56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29.12.2008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sz w:val="22"/>
                <w:szCs w:val="22"/>
              </w:rPr>
              <w:t>South</w:t>
            </w:r>
            <w:proofErr w:type="spellEnd"/>
            <w:r w:rsidRPr="002D336E">
              <w:rPr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sz w:val="22"/>
                <w:szCs w:val="22"/>
              </w:rPr>
              <w:t>Stream</w:t>
            </w:r>
            <w:proofErr w:type="spellEnd"/>
            <w:r w:rsidRPr="002D336E">
              <w:rPr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sz w:val="22"/>
                <w:szCs w:val="22"/>
              </w:rPr>
              <w:t>Serbia</w:t>
            </w:r>
            <w:proofErr w:type="spellEnd"/>
            <w:r w:rsidRPr="002D336E">
              <w:rPr>
                <w:sz w:val="22"/>
                <w:szCs w:val="22"/>
              </w:rPr>
              <w:t xml:space="preserve"> AG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Baarerstrasse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43, 6300, Zug, Switzerland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E1053F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15.02.2010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инвестпроект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117647, город Москва, ул. Профсоюзная, дом 125А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E1053F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11.01.2010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Общества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Газпромвьет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Москва,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Севастопольский проспект, д. 28, корпус 1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13.09.2010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Открытое акционерное общество «</w:t>
            </w:r>
            <w:proofErr w:type="gramStart"/>
            <w:r w:rsidRPr="002D336E">
              <w:rPr>
                <w:sz w:val="22"/>
                <w:szCs w:val="22"/>
              </w:rPr>
              <w:t>Газпром-Южная</w:t>
            </w:r>
            <w:proofErr w:type="gramEnd"/>
            <w:r w:rsidRPr="002D336E">
              <w:rPr>
                <w:sz w:val="22"/>
                <w:szCs w:val="22"/>
              </w:rPr>
              <w:t xml:space="preserve"> Осетия»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Республика Южная Осетия, г. Цхинвал, ул. Сталина, дом 18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02.11.2010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Иностранное частное производственное унитарное предприятие «Газпром </w:t>
            </w:r>
            <w:proofErr w:type="spellStart"/>
            <w:r w:rsidRPr="002D336E">
              <w:rPr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sz w:val="22"/>
                <w:szCs w:val="22"/>
              </w:rPr>
              <w:t xml:space="preserve"> Запад»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Беларусь, 220123, г. Минск, ул. В.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Хоружей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д. 22 (2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.)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04.11.2010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Русская»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09.03.2011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Открытое акционерное общество «Газпром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 Беларусь»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Республика Беларусь, 220040, г. Минск, ул. Некрасова, 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01.12.2011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Совместное белорусско-российское 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Белгазпромбанк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Беларусь, 220121, г. Минск, ул.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Притыцкого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, д. 60/2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01.12.2011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Газстрой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Чеченская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Республика, г. Грозный, Октябрьский район, ул. Чайковского, 45а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31.05.2013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Камчатгазпром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Камчатский край, г. Петропавловск-Камчатский, улица Пограничная, д.19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30.05.2013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Кировгипрогаз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0, Кировская область, г. Киров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23.04.2013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 Персонал»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г. Москва, ул.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, 16, ГСП-7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21.12.2012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 телеком»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117630, г. Москва,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Старокалужское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 ш., д.62, стр.2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12.04.2013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Публичное акционерное общество «ИНСТИТУТ 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ЮЖНИИГИПРОГАЗ»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Украина, 83004, г. Донецк, ул. 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Артема, 169- Г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23.07.2013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Ачим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Девелопмент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175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Российская Федерация, Ямало-Ненецкий автономный округ, г. Новый Уренгой, ул. Промышленная, 7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Кыргызстан»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Кыргызская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Республика, г. Бишкек, ул.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М.Горького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, 22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Fonts w:eastAsiaTheme="majorEastAsia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South Stream Transport B.V.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  <w:t>Parnassusweg</w:t>
            </w:r>
            <w:proofErr w:type="spellEnd"/>
            <w:r w:rsidRPr="002D336E"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  <w:t xml:space="preserve"> 809, 1082 LZ Amsterdam, the Netherlands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29.12.2014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инвест</w:t>
            </w:r>
            <w:proofErr w:type="spellEnd"/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Санкт-Петербург, Стартовая улица, д.6, </w:t>
            </w:r>
            <w:proofErr w:type="gram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лит</w:t>
            </w:r>
            <w:proofErr w:type="gram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. Д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кционерное общество «Газпром ЮРГМ 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Девелопмент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629007, Ямало-Ненецкий автономный округ, г. Салехард, ул. Свердлова, д.43, </w:t>
            </w:r>
            <w:r w:rsidRPr="002D336E">
              <w:rPr>
                <w:sz w:val="22"/>
                <w:szCs w:val="22"/>
              </w:rPr>
              <w:lastRenderedPageBreak/>
              <w:t>корпус</w:t>
            </w:r>
            <w:proofErr w:type="gramStart"/>
            <w:r w:rsidRPr="002D336E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«Научно-исследовательский институт экономики и организации управления в газовой промышленности»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105066, Москва, ул. Старая </w:t>
            </w:r>
            <w:proofErr w:type="spellStart"/>
            <w:r w:rsidRPr="002D336E">
              <w:rPr>
                <w:sz w:val="22"/>
                <w:szCs w:val="22"/>
              </w:rPr>
              <w:t>Басманная</w:t>
            </w:r>
            <w:proofErr w:type="spellEnd"/>
            <w:r w:rsidRPr="002D336E">
              <w:rPr>
                <w:sz w:val="22"/>
                <w:szCs w:val="22"/>
              </w:rPr>
              <w:t>, д.20, стр.8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Gazprom Holding Cooperate U.A.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Concertgebuwplein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13 H, 1071 LL Amsterdam, The Netherlands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«Газпром космические системы»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141112, Московская область,  г. Щелково, ул. Московская, д. 77Б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Чеченская Республика, г. Грозный, Старопромысловское шоссе, 38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097E1E" w:rsidRPr="002D336E" w:rsidRDefault="00097E1E" w:rsidP="00097E1E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097E1E" w:rsidRPr="002D336E" w:rsidRDefault="00097E1E" w:rsidP="00097E1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097E1E" w:rsidRPr="002D336E" w:rsidTr="002D336E">
        <w:tc>
          <w:tcPr>
            <w:tcW w:w="577" w:type="dxa"/>
          </w:tcPr>
          <w:p w:rsidR="00097E1E" w:rsidRPr="002D336E" w:rsidRDefault="00097E1E" w:rsidP="00097E1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97E1E" w:rsidRPr="002D336E" w:rsidRDefault="00097E1E" w:rsidP="00097E1E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Чеченгазпром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097E1E" w:rsidRPr="002D336E" w:rsidRDefault="00097E1E" w:rsidP="00097E1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</w:t>
            </w:r>
            <w:r>
              <w:rPr>
                <w:sz w:val="22"/>
                <w:szCs w:val="22"/>
              </w:rPr>
              <w:t xml:space="preserve">ченская </w:t>
            </w:r>
            <w:r>
              <w:rPr>
                <w:sz w:val="22"/>
                <w:szCs w:val="22"/>
              </w:rPr>
              <w:lastRenderedPageBreak/>
              <w:t>Республика, г. Грозный</w:t>
            </w:r>
          </w:p>
        </w:tc>
        <w:tc>
          <w:tcPr>
            <w:tcW w:w="3830" w:type="dxa"/>
          </w:tcPr>
          <w:p w:rsidR="00097E1E" w:rsidRPr="002D336E" w:rsidRDefault="00097E1E" w:rsidP="00097E1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097E1E" w:rsidRPr="002D336E" w:rsidRDefault="00097E1E" w:rsidP="00097E1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lastRenderedPageBreak/>
              <w:t>04.02.2016</w:t>
            </w:r>
          </w:p>
        </w:tc>
        <w:tc>
          <w:tcPr>
            <w:tcW w:w="1559" w:type="dxa"/>
          </w:tcPr>
          <w:p w:rsidR="00097E1E" w:rsidRPr="002D336E" w:rsidRDefault="00A1174C" w:rsidP="00097E1E">
            <w:pPr>
              <w:pStyle w:val="ac"/>
              <w:spacing w:before="240" w:after="240"/>
              <w:ind w:right="0"/>
              <w:jc w:val="left"/>
            </w:pPr>
            <w:r>
              <w:t>-</w:t>
            </w:r>
          </w:p>
        </w:tc>
        <w:tc>
          <w:tcPr>
            <w:tcW w:w="1486" w:type="dxa"/>
          </w:tcPr>
          <w:p w:rsidR="00097E1E" w:rsidRPr="002D336E" w:rsidRDefault="00A1174C" w:rsidP="00097E1E">
            <w:pPr>
              <w:pStyle w:val="Default"/>
              <w:spacing w:before="240" w:after="2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</w:tbl>
    <w:p w:rsidR="00ED06C7" w:rsidRPr="002D336E" w:rsidRDefault="00ED06C7" w:rsidP="005607C4">
      <w:pPr>
        <w:pStyle w:val="ac"/>
        <w:jc w:val="left"/>
      </w:pPr>
    </w:p>
    <w:p w:rsidR="005607C4" w:rsidRPr="002D336E" w:rsidRDefault="005607C4" w:rsidP="005607C4">
      <w:pPr>
        <w:spacing w:before="240"/>
        <w:jc w:val="center"/>
        <w:rPr>
          <w:b/>
          <w:bCs/>
          <w:sz w:val="22"/>
          <w:szCs w:val="22"/>
        </w:rPr>
      </w:pPr>
      <w:r w:rsidRPr="002D336E">
        <w:rPr>
          <w:b/>
          <w:bCs/>
          <w:sz w:val="22"/>
          <w:szCs w:val="22"/>
        </w:rPr>
        <w:br w:type="page"/>
      </w:r>
      <w:r w:rsidRPr="002D336E">
        <w:rPr>
          <w:b/>
          <w:bCs/>
          <w:sz w:val="22"/>
          <w:szCs w:val="22"/>
          <w:lang w:val="en-US"/>
        </w:rPr>
        <w:lastRenderedPageBreak/>
        <w:t>II</w:t>
      </w:r>
      <w:r w:rsidRPr="002D336E">
        <w:rPr>
          <w:b/>
          <w:bCs/>
          <w:sz w:val="22"/>
          <w:szCs w:val="22"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horzAnchor="margin" w:tblpXSpec="center" w:tblpY="206"/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07C4" w:rsidRPr="002D336E" w:rsidTr="00ED06C7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ind w:firstLine="907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746F55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:rsidR="005607C4" w:rsidRPr="00C53B88" w:rsidRDefault="005607C4" w:rsidP="00EB4FC2">
      <w:pPr>
        <w:spacing w:before="240" w:after="240"/>
        <w:jc w:val="both"/>
        <w:rPr>
          <w:sz w:val="22"/>
          <w:szCs w:val="22"/>
          <w:lang w:val="en-US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607C4" w:rsidRPr="002D336E" w:rsidTr="00DF7501">
        <w:trPr>
          <w:trHeight w:val="955"/>
        </w:trPr>
        <w:tc>
          <w:tcPr>
            <w:tcW w:w="709" w:type="dxa"/>
          </w:tcPr>
          <w:p w:rsidR="005607C4" w:rsidRPr="002D336E" w:rsidRDefault="005607C4" w:rsidP="00115AF6">
            <w:pPr>
              <w:spacing w:before="240" w:after="240"/>
              <w:ind w:left="1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№ </w:t>
            </w:r>
            <w:proofErr w:type="gramStart"/>
            <w:r w:rsidRPr="002D336E">
              <w:rPr>
                <w:sz w:val="22"/>
                <w:szCs w:val="22"/>
              </w:rPr>
              <w:t>п</w:t>
            </w:r>
            <w:proofErr w:type="gramEnd"/>
            <w:r w:rsidRPr="002D336E">
              <w:rPr>
                <w:sz w:val="22"/>
                <w:szCs w:val="22"/>
              </w:rPr>
              <w:t>/п</w:t>
            </w:r>
          </w:p>
        </w:tc>
        <w:tc>
          <w:tcPr>
            <w:tcW w:w="9356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Содержание изменения</w:t>
            </w:r>
          </w:p>
        </w:tc>
        <w:tc>
          <w:tcPr>
            <w:tcW w:w="2126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Дата наступления изменения</w:t>
            </w:r>
          </w:p>
        </w:tc>
        <w:tc>
          <w:tcPr>
            <w:tcW w:w="2552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Дата внесения изменения в список аффилированных лиц</w:t>
            </w:r>
          </w:p>
        </w:tc>
      </w:tr>
      <w:tr w:rsidR="005607C4" w:rsidRPr="002D336E" w:rsidTr="00115AF6">
        <w:tc>
          <w:tcPr>
            <w:tcW w:w="709" w:type="dxa"/>
            <w:shd w:val="clear" w:color="auto" w:fill="DBE5F1"/>
          </w:tcPr>
          <w:p w:rsidR="005607C4" w:rsidRPr="002D336E" w:rsidRDefault="002C50C0" w:rsidP="00EB4FC2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07C4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5607C4" w:rsidRPr="002D336E" w:rsidRDefault="00801127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полного фирменного наименования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5607C4" w:rsidRPr="002D336E" w:rsidRDefault="00801127" w:rsidP="00801127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11.01.2017</w:t>
            </w:r>
          </w:p>
        </w:tc>
        <w:tc>
          <w:tcPr>
            <w:tcW w:w="2552" w:type="dxa"/>
            <w:shd w:val="clear" w:color="auto" w:fill="DBE5F1"/>
          </w:tcPr>
          <w:p w:rsidR="005607C4" w:rsidRPr="002D336E" w:rsidRDefault="00801127" w:rsidP="00801127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  <w:tr w:rsidR="00801127" w:rsidRPr="002D336E" w:rsidTr="00115AF6">
        <w:tc>
          <w:tcPr>
            <w:tcW w:w="709" w:type="dxa"/>
            <w:shd w:val="clear" w:color="auto" w:fill="DBE5F1"/>
          </w:tcPr>
          <w:p w:rsidR="00801127" w:rsidRDefault="00801127" w:rsidP="00EB4FC2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6" w:type="dxa"/>
            <w:shd w:val="clear" w:color="auto" w:fill="DBE5F1"/>
          </w:tcPr>
          <w:p w:rsidR="00801127" w:rsidRDefault="00801127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места нахождения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801127" w:rsidRPr="002D336E" w:rsidRDefault="00801127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11.01.2017</w:t>
            </w:r>
          </w:p>
        </w:tc>
        <w:tc>
          <w:tcPr>
            <w:tcW w:w="2552" w:type="dxa"/>
            <w:shd w:val="clear" w:color="auto" w:fill="DBE5F1"/>
          </w:tcPr>
          <w:p w:rsidR="00801127" w:rsidRPr="002D336E" w:rsidRDefault="00801127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6D4FA4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801127" w:rsidRPr="002D336E" w:rsidTr="00801127">
        <w:tc>
          <w:tcPr>
            <w:tcW w:w="675" w:type="dxa"/>
          </w:tcPr>
          <w:p w:rsidR="00801127" w:rsidRPr="002D336E" w:rsidRDefault="00801127" w:rsidP="0080112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402" w:type="dxa"/>
          </w:tcPr>
          <w:p w:rsidR="00801127" w:rsidRPr="002D336E" w:rsidRDefault="00801127" w:rsidP="00801127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Чеченгазпром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124" w:type="dxa"/>
          </w:tcPr>
          <w:p w:rsidR="00801127" w:rsidRPr="002D336E" w:rsidRDefault="00801127" w:rsidP="00801127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Чеченская Республика, г. Грозный, ул. Моздокская, 35</w:t>
            </w:r>
          </w:p>
        </w:tc>
        <w:tc>
          <w:tcPr>
            <w:tcW w:w="3830" w:type="dxa"/>
          </w:tcPr>
          <w:p w:rsidR="00801127" w:rsidRPr="002D336E" w:rsidRDefault="00801127" w:rsidP="0080112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801127" w:rsidRPr="002D336E" w:rsidRDefault="00801127" w:rsidP="00801127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801127" w:rsidRPr="002D336E" w:rsidRDefault="00A1174C" w:rsidP="00801127">
            <w:pPr>
              <w:pStyle w:val="ac"/>
              <w:spacing w:before="240" w:after="240"/>
              <w:ind w:right="0"/>
              <w:jc w:val="left"/>
            </w:pPr>
            <w:r>
              <w:t>-</w:t>
            </w:r>
          </w:p>
        </w:tc>
        <w:tc>
          <w:tcPr>
            <w:tcW w:w="1418" w:type="dxa"/>
          </w:tcPr>
          <w:p w:rsidR="00801127" w:rsidRPr="002D336E" w:rsidRDefault="00A1174C" w:rsidP="00801127">
            <w:pPr>
              <w:pStyle w:val="Default"/>
              <w:spacing w:before="240" w:after="2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</w:tbl>
    <w:p w:rsidR="006D4FA4" w:rsidRPr="002D336E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801127" w:rsidRPr="002D336E" w:rsidTr="004A755C">
        <w:tc>
          <w:tcPr>
            <w:tcW w:w="675" w:type="dxa"/>
          </w:tcPr>
          <w:p w:rsidR="00801127" w:rsidRPr="002D336E" w:rsidRDefault="00A1174C" w:rsidP="00A1174C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lastRenderedPageBreak/>
              <w:t>375</w:t>
            </w:r>
          </w:p>
        </w:tc>
        <w:tc>
          <w:tcPr>
            <w:tcW w:w="3402" w:type="dxa"/>
          </w:tcPr>
          <w:p w:rsidR="00801127" w:rsidRPr="002D336E" w:rsidRDefault="00801127" w:rsidP="004A755C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Чеченгазпром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124" w:type="dxa"/>
          </w:tcPr>
          <w:p w:rsidR="00801127" w:rsidRPr="002D336E" w:rsidRDefault="00801127" w:rsidP="00801127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</w:t>
            </w:r>
            <w:r>
              <w:rPr>
                <w:sz w:val="22"/>
                <w:szCs w:val="22"/>
              </w:rPr>
              <w:t>ченская Республика, г. Грозный</w:t>
            </w:r>
          </w:p>
        </w:tc>
        <w:tc>
          <w:tcPr>
            <w:tcW w:w="3830" w:type="dxa"/>
          </w:tcPr>
          <w:p w:rsidR="00801127" w:rsidRPr="002D336E" w:rsidRDefault="00801127" w:rsidP="004A755C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801127" w:rsidRPr="002D336E" w:rsidRDefault="00801127" w:rsidP="004A755C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801127" w:rsidRPr="002D336E" w:rsidRDefault="00A1174C" w:rsidP="004A755C">
            <w:pPr>
              <w:pStyle w:val="ac"/>
              <w:spacing w:before="240" w:after="240"/>
              <w:ind w:right="0"/>
              <w:jc w:val="left"/>
            </w:pPr>
            <w:r>
              <w:t>-</w:t>
            </w:r>
          </w:p>
        </w:tc>
        <w:tc>
          <w:tcPr>
            <w:tcW w:w="1418" w:type="dxa"/>
          </w:tcPr>
          <w:p w:rsidR="00801127" w:rsidRPr="002D336E" w:rsidRDefault="00A1174C" w:rsidP="004A755C">
            <w:pPr>
              <w:pStyle w:val="Default"/>
              <w:spacing w:before="240" w:after="2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</w:tbl>
    <w:p w:rsidR="006D4FA4" w:rsidRDefault="006D4FA4" w:rsidP="004A755C">
      <w:pPr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801127" w:rsidRPr="002D336E" w:rsidTr="006D4F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01127" w:rsidRPr="002D336E" w:rsidRDefault="00801127" w:rsidP="006D4FA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01127" w:rsidRPr="00EA6BEE" w:rsidRDefault="00801127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места нахождения аффилированного лица</w:t>
            </w:r>
            <w:r w:rsidRP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01127" w:rsidRPr="002D336E" w:rsidRDefault="00801127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01127" w:rsidRPr="002D336E" w:rsidRDefault="00801127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6D4FA4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801127" w:rsidRPr="002D336E" w:rsidTr="00801127">
        <w:tc>
          <w:tcPr>
            <w:tcW w:w="675" w:type="dxa"/>
          </w:tcPr>
          <w:p w:rsidR="00801127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363</w:t>
            </w:r>
          </w:p>
        </w:tc>
        <w:tc>
          <w:tcPr>
            <w:tcW w:w="3402" w:type="dxa"/>
          </w:tcPr>
          <w:p w:rsidR="00801127" w:rsidRPr="002D336E" w:rsidRDefault="00801127" w:rsidP="004A755C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Кировгипрогаз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4" w:type="dxa"/>
          </w:tcPr>
          <w:p w:rsidR="00801127" w:rsidRPr="002D336E" w:rsidRDefault="00801127" w:rsidP="004A755C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610000, Кировская область, г. Киров, ул. Горбачева, 26</w:t>
            </w:r>
          </w:p>
        </w:tc>
        <w:tc>
          <w:tcPr>
            <w:tcW w:w="3830" w:type="dxa"/>
          </w:tcPr>
          <w:p w:rsidR="00801127" w:rsidRPr="002D336E" w:rsidRDefault="00801127" w:rsidP="004A755C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801127" w:rsidRPr="002D336E" w:rsidRDefault="00801127" w:rsidP="004A755C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23.04.2013</w:t>
            </w:r>
          </w:p>
        </w:tc>
        <w:tc>
          <w:tcPr>
            <w:tcW w:w="1559" w:type="dxa"/>
          </w:tcPr>
          <w:p w:rsidR="00801127" w:rsidRPr="002D336E" w:rsidRDefault="00801127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01127" w:rsidRPr="002D336E" w:rsidRDefault="00801127" w:rsidP="004A755C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</w:tbl>
    <w:p w:rsidR="006D4FA4" w:rsidRPr="002D336E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01127" w:rsidRPr="003E3004" w:rsidTr="006D4FA4">
        <w:trPr>
          <w:cantSplit/>
          <w:trHeight w:val="191"/>
        </w:trPr>
        <w:tc>
          <w:tcPr>
            <w:tcW w:w="709" w:type="dxa"/>
          </w:tcPr>
          <w:p w:rsidR="00801127" w:rsidRPr="00EA6BEE" w:rsidRDefault="00EE7C41" w:rsidP="0080112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  <w:r w:rsidR="0080112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402" w:type="dxa"/>
          </w:tcPr>
          <w:p w:rsidR="00801127" w:rsidRPr="002D336E" w:rsidRDefault="00801127" w:rsidP="00801127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Кировгипрогаз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801127" w:rsidRPr="002D336E" w:rsidRDefault="00801127" w:rsidP="00801127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610000, Кировская обла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сть, г. Киров</w:t>
            </w:r>
          </w:p>
        </w:tc>
        <w:tc>
          <w:tcPr>
            <w:tcW w:w="3827" w:type="dxa"/>
          </w:tcPr>
          <w:p w:rsidR="00801127" w:rsidRPr="002D336E" w:rsidRDefault="00801127" w:rsidP="0080112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801127" w:rsidRPr="002D336E" w:rsidRDefault="00801127" w:rsidP="00801127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23.04.2013</w:t>
            </w:r>
          </w:p>
        </w:tc>
        <w:tc>
          <w:tcPr>
            <w:tcW w:w="1559" w:type="dxa"/>
          </w:tcPr>
          <w:p w:rsidR="00801127" w:rsidRPr="003E3004" w:rsidRDefault="00801127" w:rsidP="0080112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01127" w:rsidRPr="003E3004" w:rsidRDefault="00801127" w:rsidP="0080112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Default="006D4FA4" w:rsidP="00E36237">
      <w:pPr>
        <w:pageBreakBefore/>
        <w:spacing w:before="240" w:after="240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CC5C4A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CC5C4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C5C4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 w:rsidR="00CC5C4A">
              <w:rPr>
                <w:sz w:val="22"/>
                <w:szCs w:val="22"/>
              </w:rPr>
              <w:t>01</w:t>
            </w:r>
            <w:r w:rsidRPr="002D336E">
              <w:rPr>
                <w:sz w:val="22"/>
                <w:szCs w:val="22"/>
              </w:rPr>
              <w:t>.201</w:t>
            </w:r>
            <w:r w:rsidR="00CC5C4A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X="-34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124"/>
        <w:gridCol w:w="3830"/>
        <w:gridCol w:w="1701"/>
        <w:gridCol w:w="1559"/>
        <w:gridCol w:w="1418"/>
      </w:tblGrid>
      <w:tr w:rsidR="00CC5C4A" w:rsidRPr="00295BD8" w:rsidTr="00CC5C4A">
        <w:tc>
          <w:tcPr>
            <w:tcW w:w="709" w:type="dxa"/>
          </w:tcPr>
          <w:p w:rsidR="00CC5C4A" w:rsidRPr="002D336E" w:rsidRDefault="00EE7C41" w:rsidP="00CC5C4A">
            <w:pPr>
              <w:pStyle w:val="ac"/>
              <w:tabs>
                <w:tab w:val="left" w:pos="284"/>
              </w:tabs>
              <w:spacing w:before="240" w:after="240"/>
              <w:ind w:left="360" w:right="0" w:hanging="360"/>
              <w:jc w:val="left"/>
            </w:pPr>
            <w:r>
              <w:t>106</w:t>
            </w:r>
          </w:p>
        </w:tc>
        <w:tc>
          <w:tcPr>
            <w:tcW w:w="3402" w:type="dxa"/>
          </w:tcPr>
          <w:p w:rsidR="00CC5C4A" w:rsidRPr="00295BD8" w:rsidRDefault="00CC5C4A" w:rsidP="00CC5C4A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«Газпромнефть-Омск»</w:t>
            </w:r>
          </w:p>
        </w:tc>
        <w:tc>
          <w:tcPr>
            <w:tcW w:w="2124" w:type="dxa"/>
          </w:tcPr>
          <w:p w:rsidR="00CC5C4A" w:rsidRPr="00295BD8" w:rsidRDefault="00CC5C4A" w:rsidP="00CC5C4A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Омск</w:t>
            </w:r>
          </w:p>
        </w:tc>
        <w:tc>
          <w:tcPr>
            <w:tcW w:w="3830" w:type="dxa"/>
          </w:tcPr>
          <w:p w:rsidR="00CC5C4A" w:rsidRPr="00295BD8" w:rsidRDefault="00CC5C4A" w:rsidP="00CC5C4A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CC5C4A" w:rsidRPr="00295BD8" w:rsidRDefault="00CC5C4A" w:rsidP="00CC5C4A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CC5C4A" w:rsidRPr="00295BD8" w:rsidRDefault="00CC5C4A" w:rsidP="00CC5C4A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06.10.1995</w:t>
            </w:r>
          </w:p>
        </w:tc>
        <w:tc>
          <w:tcPr>
            <w:tcW w:w="1559" w:type="dxa"/>
          </w:tcPr>
          <w:p w:rsidR="00CC5C4A" w:rsidRPr="00295BD8" w:rsidRDefault="00CC5C4A" w:rsidP="00CC5C4A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CC5C4A" w:rsidRPr="00295BD8" w:rsidRDefault="00CC5C4A" w:rsidP="00CC5C4A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Default="006D4FA4" w:rsidP="00E36237">
      <w:pPr>
        <w:pageBreakBefore/>
        <w:spacing w:before="240" w:after="240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CC5C4A" w:rsidRPr="002D336E" w:rsidTr="004A75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5C4A" w:rsidRPr="002D336E" w:rsidRDefault="00D12312" w:rsidP="004A755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C5C4A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5C4A" w:rsidRPr="002D336E" w:rsidRDefault="00CC5C4A" w:rsidP="004A755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5C4A" w:rsidRPr="002D336E" w:rsidRDefault="00CC5C4A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5C4A" w:rsidRPr="002D336E" w:rsidRDefault="00CC5C4A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CC5C4A" w:rsidRPr="004A755C" w:rsidRDefault="00CC5C4A" w:rsidP="004A755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4A755C" w:rsidRPr="002D336E" w:rsidTr="004A755C">
        <w:trPr>
          <w:cantSplit/>
          <w:trHeight w:val="191"/>
        </w:trPr>
        <w:tc>
          <w:tcPr>
            <w:tcW w:w="709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A755C" w:rsidRPr="002D336E" w:rsidRDefault="004A755C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X="-34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124"/>
        <w:gridCol w:w="3830"/>
        <w:gridCol w:w="1701"/>
        <w:gridCol w:w="1559"/>
        <w:gridCol w:w="1418"/>
      </w:tblGrid>
      <w:tr w:rsidR="00CC5C4A" w:rsidRPr="00442060" w:rsidTr="004A755C">
        <w:tc>
          <w:tcPr>
            <w:tcW w:w="709" w:type="dxa"/>
          </w:tcPr>
          <w:p w:rsidR="00CC5C4A" w:rsidRPr="00442060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263</w:t>
            </w:r>
          </w:p>
        </w:tc>
        <w:tc>
          <w:tcPr>
            <w:tcW w:w="3402" w:type="dxa"/>
          </w:tcPr>
          <w:p w:rsidR="00CC5C4A" w:rsidRDefault="00CC5C4A" w:rsidP="004A755C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Сарваров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Айдар </w:t>
            </w: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Расимович</w:t>
            </w:r>
            <w:proofErr w:type="spellEnd"/>
          </w:p>
        </w:tc>
        <w:tc>
          <w:tcPr>
            <w:tcW w:w="2124" w:type="dxa"/>
          </w:tcPr>
          <w:p w:rsidR="00CC5C4A" w:rsidRDefault="00CC5C4A" w:rsidP="004A755C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CC5C4A" w:rsidRPr="00295BD8" w:rsidRDefault="00CC5C4A" w:rsidP="004A755C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CC5C4A" w:rsidRDefault="00CC5C4A" w:rsidP="004A755C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CC5C4A" w:rsidRDefault="00CC5C4A" w:rsidP="004A755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CC5C4A" w:rsidRDefault="00CC5C4A" w:rsidP="004A755C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C5C4A" w:rsidRPr="002D336E" w:rsidRDefault="00CC5C4A" w:rsidP="00CC5C4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C5C4A" w:rsidRPr="002D336E" w:rsidTr="004A755C">
        <w:trPr>
          <w:cantSplit/>
          <w:trHeight w:val="191"/>
        </w:trPr>
        <w:tc>
          <w:tcPr>
            <w:tcW w:w="709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C5C4A" w:rsidRPr="002D336E" w:rsidTr="004A755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2D336E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A" w:rsidRPr="003C22D9" w:rsidRDefault="00CC5C4A" w:rsidP="004A755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35C58" w:rsidRPr="004A755C" w:rsidRDefault="00E35C58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E35C58" w:rsidRPr="002D336E" w:rsidTr="00A02CE7">
        <w:tc>
          <w:tcPr>
            <w:tcW w:w="709" w:type="dxa"/>
            <w:shd w:val="clear" w:color="auto" w:fill="DBE5F1"/>
          </w:tcPr>
          <w:p w:rsidR="00E35C58" w:rsidRPr="002D336E" w:rsidRDefault="00D12312" w:rsidP="00A02CE7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35C58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E35C58" w:rsidRPr="002D336E" w:rsidRDefault="00E35C58" w:rsidP="00A02CE7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полного фирменного наименования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E35C58" w:rsidRPr="002D336E" w:rsidRDefault="00E35C58" w:rsidP="00E35C58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19.01.2017</w:t>
            </w:r>
          </w:p>
        </w:tc>
        <w:tc>
          <w:tcPr>
            <w:tcW w:w="2552" w:type="dxa"/>
            <w:shd w:val="clear" w:color="auto" w:fill="DBE5F1"/>
          </w:tcPr>
          <w:p w:rsidR="00E35C58" w:rsidRPr="002D336E" w:rsidRDefault="00E35C58" w:rsidP="00A02CE7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  <w:tr w:rsidR="00D12312" w:rsidRPr="002D336E" w:rsidTr="00A02CE7">
        <w:tc>
          <w:tcPr>
            <w:tcW w:w="709" w:type="dxa"/>
            <w:shd w:val="clear" w:color="auto" w:fill="DBE5F1"/>
          </w:tcPr>
          <w:p w:rsidR="00D12312" w:rsidRDefault="00D12312" w:rsidP="00A02CE7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356" w:type="dxa"/>
            <w:shd w:val="clear" w:color="auto" w:fill="DBE5F1"/>
          </w:tcPr>
          <w:p w:rsidR="00D12312" w:rsidRDefault="00D12312" w:rsidP="00A02CE7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места нахождения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19.01.2017</w:t>
            </w:r>
          </w:p>
        </w:tc>
        <w:tc>
          <w:tcPr>
            <w:tcW w:w="2552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E35C58" w:rsidRPr="004A755C" w:rsidRDefault="00E35C58" w:rsidP="00E35C5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E35C58" w:rsidRPr="002D336E" w:rsidTr="00A02CE7">
        <w:trPr>
          <w:cantSplit/>
          <w:trHeight w:val="191"/>
        </w:trPr>
        <w:tc>
          <w:tcPr>
            <w:tcW w:w="709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E35C58" w:rsidRPr="002D336E" w:rsidTr="00E35C58">
        <w:tc>
          <w:tcPr>
            <w:tcW w:w="675" w:type="dxa"/>
          </w:tcPr>
          <w:p w:rsidR="00E35C58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125</w:t>
            </w:r>
          </w:p>
        </w:tc>
        <w:tc>
          <w:tcPr>
            <w:tcW w:w="3402" w:type="dxa"/>
          </w:tcPr>
          <w:p w:rsidR="00E35C58" w:rsidRPr="00295BD8" w:rsidRDefault="00E35C58" w:rsidP="00A02CE7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«Газпромнефть-Инвест»</w:t>
            </w:r>
          </w:p>
        </w:tc>
        <w:tc>
          <w:tcPr>
            <w:tcW w:w="2124" w:type="dxa"/>
          </w:tcPr>
          <w:p w:rsidR="00E35C58" w:rsidRPr="00295BD8" w:rsidRDefault="00E35C58" w:rsidP="00A02CE7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30" w:type="dxa"/>
          </w:tcPr>
          <w:p w:rsidR="00E35C58" w:rsidRPr="00295BD8" w:rsidRDefault="00E35C58" w:rsidP="00A02CE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E35C58" w:rsidRPr="00295BD8" w:rsidRDefault="00E35C58" w:rsidP="00A02CE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E35C58" w:rsidRPr="00295BD8" w:rsidRDefault="00E35C58" w:rsidP="00A02CE7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16.12.2008</w:t>
            </w:r>
          </w:p>
        </w:tc>
        <w:tc>
          <w:tcPr>
            <w:tcW w:w="1559" w:type="dxa"/>
          </w:tcPr>
          <w:p w:rsidR="00E35C58" w:rsidRPr="00295BD8" w:rsidRDefault="00E35C58" w:rsidP="00A02CE7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E35C58" w:rsidRPr="00295BD8" w:rsidRDefault="00E35C58" w:rsidP="00A02CE7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E35C58" w:rsidRPr="002D336E" w:rsidRDefault="00E35C58" w:rsidP="00E35C5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E35C58" w:rsidRPr="002D336E" w:rsidTr="00A02CE7">
        <w:trPr>
          <w:cantSplit/>
          <w:trHeight w:val="191"/>
        </w:trPr>
        <w:tc>
          <w:tcPr>
            <w:tcW w:w="709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E35C58" w:rsidRPr="002D336E" w:rsidRDefault="00E35C58" w:rsidP="00A02CE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E35C58" w:rsidRPr="002D336E" w:rsidTr="00A02CE7">
        <w:tc>
          <w:tcPr>
            <w:tcW w:w="675" w:type="dxa"/>
          </w:tcPr>
          <w:p w:rsidR="00E35C58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125</w:t>
            </w:r>
          </w:p>
        </w:tc>
        <w:tc>
          <w:tcPr>
            <w:tcW w:w="3402" w:type="dxa"/>
          </w:tcPr>
          <w:p w:rsidR="00E35C58" w:rsidRPr="00295BD8" w:rsidRDefault="00E35C58" w:rsidP="00E35C58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</w:t>
            </w:r>
            <w:r>
              <w:t>ПН</w:t>
            </w:r>
            <w:r w:rsidRPr="00295BD8">
              <w:t>-Инвест»</w:t>
            </w:r>
          </w:p>
        </w:tc>
        <w:tc>
          <w:tcPr>
            <w:tcW w:w="2124" w:type="dxa"/>
          </w:tcPr>
          <w:p w:rsidR="00E35C58" w:rsidRPr="00295BD8" w:rsidRDefault="00E35C58" w:rsidP="00D12312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  <w:r w:rsidR="00D12312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3830" w:type="dxa"/>
          </w:tcPr>
          <w:p w:rsidR="00E35C58" w:rsidRPr="00295BD8" w:rsidRDefault="00E35C58" w:rsidP="00A02CE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E35C58" w:rsidRPr="00295BD8" w:rsidRDefault="00E35C58" w:rsidP="00A02CE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E35C58" w:rsidRPr="00295BD8" w:rsidRDefault="00E35C58" w:rsidP="00A02CE7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16.12.2008</w:t>
            </w:r>
          </w:p>
        </w:tc>
        <w:tc>
          <w:tcPr>
            <w:tcW w:w="1559" w:type="dxa"/>
          </w:tcPr>
          <w:p w:rsidR="00E35C58" w:rsidRPr="00295BD8" w:rsidRDefault="00E35C58" w:rsidP="00A02CE7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E35C58" w:rsidRPr="00295BD8" w:rsidRDefault="00E35C58" w:rsidP="00A02CE7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D12312" w:rsidRPr="002D336E" w:rsidTr="00593B7E">
        <w:tc>
          <w:tcPr>
            <w:tcW w:w="709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полного фирменного наименования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19.01.2017</w:t>
            </w:r>
          </w:p>
        </w:tc>
        <w:tc>
          <w:tcPr>
            <w:tcW w:w="2552" w:type="dxa"/>
            <w:shd w:val="clear" w:color="auto" w:fill="DBE5F1"/>
          </w:tcPr>
          <w:p w:rsidR="00D12312" w:rsidRPr="002D336E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D12312" w:rsidRDefault="00D12312" w:rsidP="00D12312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12312" w:rsidRPr="002D336E" w:rsidTr="00593B7E">
        <w:trPr>
          <w:cantSplit/>
          <w:trHeight w:val="191"/>
        </w:trPr>
        <w:tc>
          <w:tcPr>
            <w:tcW w:w="709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D12312" w:rsidRPr="00295BD8" w:rsidTr="00D12312">
        <w:tc>
          <w:tcPr>
            <w:tcW w:w="675" w:type="dxa"/>
          </w:tcPr>
          <w:p w:rsidR="00D12312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27</w:t>
            </w:r>
          </w:p>
        </w:tc>
        <w:tc>
          <w:tcPr>
            <w:tcW w:w="3402" w:type="dxa"/>
          </w:tcPr>
          <w:p w:rsidR="00D12312" w:rsidRPr="00295BD8" w:rsidRDefault="00D12312" w:rsidP="00593B7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«Газпромнефтьфинанс»</w:t>
            </w:r>
          </w:p>
        </w:tc>
        <w:tc>
          <w:tcPr>
            <w:tcW w:w="2124" w:type="dxa"/>
          </w:tcPr>
          <w:p w:rsidR="00D12312" w:rsidRPr="00295BD8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D12312" w:rsidRPr="00295BD8" w:rsidRDefault="00D12312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D12312" w:rsidRPr="00295BD8" w:rsidRDefault="00D12312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D12312" w:rsidRPr="00295BD8" w:rsidRDefault="00D12312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13.11.2001</w:t>
            </w:r>
          </w:p>
        </w:tc>
        <w:tc>
          <w:tcPr>
            <w:tcW w:w="1559" w:type="dxa"/>
          </w:tcPr>
          <w:p w:rsidR="00D12312" w:rsidRPr="00295BD8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18" w:type="dxa"/>
          </w:tcPr>
          <w:p w:rsidR="00D12312" w:rsidRPr="00295BD8" w:rsidRDefault="00D12312" w:rsidP="00593B7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</w:tr>
    </w:tbl>
    <w:p w:rsidR="00D12312" w:rsidRPr="002D336E" w:rsidRDefault="00D12312" w:rsidP="00D12312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12312" w:rsidRPr="002D336E" w:rsidTr="00593B7E">
        <w:trPr>
          <w:cantSplit/>
          <w:trHeight w:val="191"/>
        </w:trPr>
        <w:tc>
          <w:tcPr>
            <w:tcW w:w="709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12312" w:rsidRPr="002D336E" w:rsidRDefault="00D12312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Style w:val="a9"/>
        <w:tblpPr w:leftFromText="180" w:rightFromText="180" w:vertAnchor="text" w:tblpY="1"/>
        <w:tblOverlap w:val="never"/>
        <w:tblW w:w="14777" w:type="dxa"/>
        <w:tblLayout w:type="fixed"/>
        <w:tblLook w:val="04A0" w:firstRow="1" w:lastRow="0" w:firstColumn="1" w:lastColumn="0" w:noHBand="0" w:noVBand="1"/>
      </w:tblPr>
      <w:tblGrid>
        <w:gridCol w:w="577"/>
        <w:gridCol w:w="3533"/>
        <w:gridCol w:w="2091"/>
        <w:gridCol w:w="3830"/>
        <w:gridCol w:w="1701"/>
        <w:gridCol w:w="1559"/>
        <w:gridCol w:w="1486"/>
      </w:tblGrid>
      <w:tr w:rsidR="00D12312" w:rsidRPr="00295BD8" w:rsidTr="00593B7E">
        <w:tc>
          <w:tcPr>
            <w:tcW w:w="577" w:type="dxa"/>
          </w:tcPr>
          <w:p w:rsidR="00D12312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lastRenderedPageBreak/>
              <w:t>27</w:t>
            </w:r>
          </w:p>
        </w:tc>
        <w:tc>
          <w:tcPr>
            <w:tcW w:w="3533" w:type="dxa"/>
          </w:tcPr>
          <w:p w:rsidR="00D12312" w:rsidRPr="00295BD8" w:rsidRDefault="00D12312" w:rsidP="00D12312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>
              <w:rPr>
                <w:rStyle w:val="SUBST0"/>
                <w:b w:val="0"/>
                <w:i w:val="0"/>
                <w:sz w:val="22"/>
              </w:rPr>
              <w:t>ПН-</w:t>
            </w:r>
            <w:proofErr w:type="spellStart"/>
            <w:r>
              <w:rPr>
                <w:rStyle w:val="SUBST0"/>
                <w:b w:val="0"/>
                <w:i w:val="0"/>
                <w:sz w:val="22"/>
              </w:rPr>
              <w:t>Финанс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D12312" w:rsidRPr="00295BD8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D12312" w:rsidRPr="00295BD8" w:rsidRDefault="00D12312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D12312" w:rsidRPr="00295BD8" w:rsidRDefault="00D12312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D12312" w:rsidRPr="00295BD8" w:rsidRDefault="00D12312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13.11.2001</w:t>
            </w:r>
          </w:p>
        </w:tc>
        <w:tc>
          <w:tcPr>
            <w:tcW w:w="1559" w:type="dxa"/>
          </w:tcPr>
          <w:p w:rsidR="00D12312" w:rsidRPr="00295BD8" w:rsidRDefault="00D12312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86" w:type="dxa"/>
          </w:tcPr>
          <w:p w:rsidR="00D12312" w:rsidRPr="00295BD8" w:rsidRDefault="00D12312" w:rsidP="00593B7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432D6E" w:rsidRPr="002D336E" w:rsidTr="00593B7E">
        <w:tc>
          <w:tcPr>
            <w:tcW w:w="709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полного фирменного наименования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24.01.2017</w:t>
            </w:r>
          </w:p>
        </w:tc>
        <w:tc>
          <w:tcPr>
            <w:tcW w:w="2552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432D6E" w:rsidRDefault="00432D6E" w:rsidP="00432D6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432D6E" w:rsidRPr="002D336E" w:rsidTr="00593B7E">
        <w:trPr>
          <w:cantSplit/>
          <w:trHeight w:val="191"/>
        </w:trPr>
        <w:tc>
          <w:tcPr>
            <w:tcW w:w="70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432D6E" w:rsidRPr="002D336E" w:rsidTr="00432D6E">
        <w:tc>
          <w:tcPr>
            <w:tcW w:w="675" w:type="dxa"/>
          </w:tcPr>
          <w:p w:rsidR="00432D6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60</w:t>
            </w:r>
          </w:p>
        </w:tc>
        <w:tc>
          <w:tcPr>
            <w:tcW w:w="3402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«Газпромнефть-ЗС»</w:t>
            </w:r>
          </w:p>
        </w:tc>
        <w:tc>
          <w:tcPr>
            <w:tcW w:w="2124" w:type="dxa"/>
          </w:tcPr>
          <w:p w:rsidR="00432D6E" w:rsidRPr="00295BD8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11.03.2005</w:t>
            </w:r>
          </w:p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28.12.2004</w:t>
            </w:r>
          </w:p>
        </w:tc>
        <w:tc>
          <w:tcPr>
            <w:tcW w:w="1559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432D6E" w:rsidRPr="00295BD8" w:rsidRDefault="00432D6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32D6E" w:rsidRPr="002D336E" w:rsidRDefault="00432D6E" w:rsidP="00432D6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432D6E" w:rsidRPr="002D336E" w:rsidTr="00593B7E">
        <w:trPr>
          <w:cantSplit/>
          <w:trHeight w:val="191"/>
        </w:trPr>
        <w:tc>
          <w:tcPr>
            <w:tcW w:w="70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432D6E" w:rsidRPr="002D336E" w:rsidTr="00432D6E">
        <w:tc>
          <w:tcPr>
            <w:tcW w:w="675" w:type="dxa"/>
          </w:tcPr>
          <w:p w:rsidR="00432D6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60</w:t>
            </w:r>
          </w:p>
        </w:tc>
        <w:tc>
          <w:tcPr>
            <w:tcW w:w="3402" w:type="dxa"/>
          </w:tcPr>
          <w:p w:rsidR="00432D6E" w:rsidRPr="00295BD8" w:rsidRDefault="00432D6E" w:rsidP="00432D6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>
              <w:rPr>
                <w:rStyle w:val="SUBST0"/>
                <w:b w:val="0"/>
                <w:i w:val="0"/>
                <w:sz w:val="22"/>
              </w:rPr>
              <w:t>ПН</w:t>
            </w:r>
            <w:r w:rsidRPr="00295BD8">
              <w:rPr>
                <w:rStyle w:val="SUBST0"/>
                <w:b w:val="0"/>
                <w:i w:val="0"/>
                <w:sz w:val="22"/>
              </w:rPr>
              <w:t>-ЗС»</w:t>
            </w:r>
          </w:p>
        </w:tc>
        <w:tc>
          <w:tcPr>
            <w:tcW w:w="2124" w:type="dxa"/>
          </w:tcPr>
          <w:p w:rsidR="00432D6E" w:rsidRPr="00295BD8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11.03.2005</w:t>
            </w:r>
          </w:p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28.12.2004</w:t>
            </w:r>
          </w:p>
        </w:tc>
        <w:tc>
          <w:tcPr>
            <w:tcW w:w="1559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432D6E" w:rsidRPr="00295BD8" w:rsidRDefault="00432D6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A755C" w:rsidRDefault="004A755C" w:rsidP="006C2AC4">
      <w:pPr>
        <w:jc w:val="both"/>
        <w:rPr>
          <w:sz w:val="22"/>
          <w:szCs w:val="22"/>
        </w:rPr>
      </w:pPr>
    </w:p>
    <w:p w:rsidR="00432D6E" w:rsidRDefault="00432D6E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432D6E" w:rsidRPr="002D336E" w:rsidTr="00593B7E">
        <w:tc>
          <w:tcPr>
            <w:tcW w:w="709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полного фирменного наименования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24.01.2017</w:t>
            </w:r>
          </w:p>
        </w:tc>
        <w:tc>
          <w:tcPr>
            <w:tcW w:w="2552" w:type="dxa"/>
            <w:shd w:val="clear" w:color="auto" w:fill="DBE5F1"/>
          </w:tcPr>
          <w:p w:rsidR="00432D6E" w:rsidRPr="002D336E" w:rsidRDefault="00432D6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432D6E" w:rsidRDefault="00432D6E" w:rsidP="00432D6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432D6E" w:rsidRPr="002D336E" w:rsidTr="00593B7E">
        <w:trPr>
          <w:cantSplit/>
          <w:trHeight w:val="191"/>
        </w:trPr>
        <w:tc>
          <w:tcPr>
            <w:tcW w:w="70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432D6E" w:rsidRPr="002D336E" w:rsidTr="00432D6E">
        <w:tc>
          <w:tcPr>
            <w:tcW w:w="675" w:type="dxa"/>
          </w:tcPr>
          <w:p w:rsidR="00432D6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117</w:t>
            </w:r>
          </w:p>
        </w:tc>
        <w:tc>
          <w:tcPr>
            <w:tcW w:w="3402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«Газпромнефтьэнерго»</w:t>
            </w:r>
          </w:p>
        </w:tc>
        <w:tc>
          <w:tcPr>
            <w:tcW w:w="2124" w:type="dxa"/>
          </w:tcPr>
          <w:p w:rsidR="00432D6E" w:rsidRPr="00295BD8" w:rsidRDefault="00432D6E" w:rsidP="00593B7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доли,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</w:tc>
        <w:tc>
          <w:tcPr>
            <w:tcW w:w="1701" w:type="dxa"/>
          </w:tcPr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04.02.2008</w:t>
            </w:r>
          </w:p>
        </w:tc>
        <w:tc>
          <w:tcPr>
            <w:tcW w:w="1559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432D6E" w:rsidRPr="00295BD8" w:rsidRDefault="00432D6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32D6E" w:rsidRPr="002D336E" w:rsidRDefault="00432D6E" w:rsidP="00432D6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lastRenderedPageBreak/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432D6E" w:rsidRPr="002D336E" w:rsidTr="00593B7E">
        <w:trPr>
          <w:cantSplit/>
          <w:trHeight w:val="191"/>
        </w:trPr>
        <w:tc>
          <w:tcPr>
            <w:tcW w:w="70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32D6E" w:rsidRPr="002D336E" w:rsidRDefault="00432D6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432D6E" w:rsidRPr="002D336E" w:rsidTr="00432D6E">
        <w:tc>
          <w:tcPr>
            <w:tcW w:w="675" w:type="dxa"/>
          </w:tcPr>
          <w:p w:rsidR="00432D6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117</w:t>
            </w:r>
          </w:p>
        </w:tc>
        <w:tc>
          <w:tcPr>
            <w:tcW w:w="3402" w:type="dxa"/>
          </w:tcPr>
          <w:p w:rsidR="00432D6E" w:rsidRPr="00295BD8" w:rsidRDefault="00432D6E" w:rsidP="00432D6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</w:t>
            </w:r>
            <w:r>
              <w:rPr>
                <w:rStyle w:val="SUBST0"/>
                <w:b w:val="0"/>
                <w:i w:val="0"/>
                <w:sz w:val="22"/>
              </w:rPr>
              <w:t>ПН-Э</w:t>
            </w:r>
            <w:r w:rsidRPr="00295BD8">
              <w:rPr>
                <w:rStyle w:val="SUBST0"/>
                <w:b w:val="0"/>
                <w:i w:val="0"/>
                <w:sz w:val="22"/>
              </w:rPr>
              <w:t>нерго»</w:t>
            </w:r>
          </w:p>
        </w:tc>
        <w:tc>
          <w:tcPr>
            <w:tcW w:w="2124" w:type="dxa"/>
          </w:tcPr>
          <w:p w:rsidR="00432D6E" w:rsidRPr="00295BD8" w:rsidRDefault="00432D6E" w:rsidP="00593B7E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432D6E" w:rsidRPr="00295BD8" w:rsidRDefault="00432D6E" w:rsidP="00593B7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432D6E" w:rsidRPr="00295BD8" w:rsidRDefault="00432D6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04.02.2008</w:t>
            </w:r>
          </w:p>
        </w:tc>
        <w:tc>
          <w:tcPr>
            <w:tcW w:w="1559" w:type="dxa"/>
          </w:tcPr>
          <w:p w:rsidR="00432D6E" w:rsidRPr="00295BD8" w:rsidRDefault="00432D6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432D6E" w:rsidRPr="00295BD8" w:rsidRDefault="00432D6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32D6E" w:rsidRDefault="00432D6E" w:rsidP="006C2AC4">
      <w:pPr>
        <w:jc w:val="both"/>
        <w:rPr>
          <w:sz w:val="22"/>
          <w:szCs w:val="22"/>
        </w:rPr>
      </w:pPr>
    </w:p>
    <w:p w:rsidR="00432D6E" w:rsidRDefault="00432D6E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D84255" w:rsidRPr="002D336E" w:rsidTr="00593B7E">
        <w:tc>
          <w:tcPr>
            <w:tcW w:w="709" w:type="dxa"/>
            <w:shd w:val="clear" w:color="auto" w:fill="DBE5F1"/>
          </w:tcPr>
          <w:p w:rsidR="00D84255" w:rsidRPr="002D336E" w:rsidRDefault="00D84255" w:rsidP="00D84255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D84255" w:rsidRPr="00D84255" w:rsidRDefault="00593B7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места нахождения аффилированного лица</w:t>
            </w:r>
          </w:p>
        </w:tc>
        <w:tc>
          <w:tcPr>
            <w:tcW w:w="2126" w:type="dxa"/>
            <w:shd w:val="clear" w:color="auto" w:fill="DBE5F1"/>
          </w:tcPr>
          <w:p w:rsidR="00D84255" w:rsidRPr="002D336E" w:rsidRDefault="00593B7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84255">
              <w:rPr>
                <w:sz w:val="22"/>
                <w:szCs w:val="22"/>
              </w:rPr>
              <w:t>0.01.2017</w:t>
            </w:r>
          </w:p>
        </w:tc>
        <w:tc>
          <w:tcPr>
            <w:tcW w:w="2552" w:type="dxa"/>
            <w:shd w:val="clear" w:color="auto" w:fill="DBE5F1"/>
          </w:tcPr>
          <w:p w:rsidR="00D84255" w:rsidRPr="002D336E" w:rsidRDefault="00D84255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31.03.2017</w:t>
            </w:r>
          </w:p>
        </w:tc>
      </w:tr>
    </w:tbl>
    <w:p w:rsidR="00D84255" w:rsidRDefault="00D84255" w:rsidP="00D84255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84255" w:rsidRPr="002D336E" w:rsidTr="00593B7E">
        <w:trPr>
          <w:cantSplit/>
          <w:trHeight w:val="191"/>
        </w:trPr>
        <w:tc>
          <w:tcPr>
            <w:tcW w:w="709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84255" w:rsidRPr="002D336E" w:rsidRDefault="00D84255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593B7E" w:rsidRPr="002D336E" w:rsidTr="00593B7E">
        <w:tc>
          <w:tcPr>
            <w:tcW w:w="675" w:type="dxa"/>
          </w:tcPr>
          <w:p w:rsidR="00593B7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240</w:t>
            </w:r>
          </w:p>
        </w:tc>
        <w:tc>
          <w:tcPr>
            <w:tcW w:w="3402" w:type="dxa"/>
          </w:tcPr>
          <w:p w:rsidR="00593B7E" w:rsidRPr="00295BD8" w:rsidRDefault="00593B7E" w:rsidP="00593B7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Юнифэл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124" w:type="dxa"/>
          </w:tcPr>
          <w:p w:rsidR="00593B7E" w:rsidRPr="00295BD8" w:rsidRDefault="00593B7E" w:rsidP="00593B7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117647, г. Москва, ул. Профсоюзная, д.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125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593B7E" w:rsidRPr="00295BD8" w:rsidRDefault="00593B7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93B7E" w:rsidRPr="00295BD8" w:rsidRDefault="00593B7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593B7E" w:rsidRPr="00295BD8" w:rsidRDefault="00593B7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593B7E" w:rsidRPr="00295BD8" w:rsidRDefault="00593B7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32D6E" w:rsidRPr="00E35C58" w:rsidRDefault="00432D6E" w:rsidP="006C2AC4">
      <w:pPr>
        <w:jc w:val="both"/>
        <w:rPr>
          <w:sz w:val="22"/>
          <w:szCs w:val="22"/>
        </w:rPr>
      </w:pPr>
    </w:p>
    <w:p w:rsidR="00593B7E" w:rsidRPr="002D336E" w:rsidRDefault="00593B7E" w:rsidP="00593B7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93B7E" w:rsidRPr="002D336E" w:rsidTr="00593B7E">
        <w:trPr>
          <w:cantSplit/>
          <w:trHeight w:val="191"/>
        </w:trPr>
        <w:tc>
          <w:tcPr>
            <w:tcW w:w="70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593B7E" w:rsidRPr="002D336E" w:rsidTr="00593B7E">
        <w:tc>
          <w:tcPr>
            <w:tcW w:w="675" w:type="dxa"/>
          </w:tcPr>
          <w:p w:rsidR="00593B7E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239</w:t>
            </w:r>
          </w:p>
        </w:tc>
        <w:tc>
          <w:tcPr>
            <w:tcW w:w="3402" w:type="dxa"/>
          </w:tcPr>
          <w:p w:rsidR="00593B7E" w:rsidRPr="00295BD8" w:rsidRDefault="00593B7E" w:rsidP="00593B7E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Юнифэл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124" w:type="dxa"/>
          </w:tcPr>
          <w:p w:rsidR="00593B7E" w:rsidRPr="00295BD8" w:rsidRDefault="00593B7E" w:rsidP="00593B7E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г. Москва</w:t>
            </w:r>
          </w:p>
        </w:tc>
        <w:tc>
          <w:tcPr>
            <w:tcW w:w="3830" w:type="dxa"/>
          </w:tcPr>
          <w:p w:rsidR="00593B7E" w:rsidRPr="00295BD8" w:rsidRDefault="00593B7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93B7E" w:rsidRPr="00295BD8" w:rsidRDefault="00593B7E" w:rsidP="00593B7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593B7E" w:rsidRPr="00295BD8" w:rsidRDefault="00593B7E" w:rsidP="00593B7E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593B7E" w:rsidRPr="00295BD8" w:rsidRDefault="00593B7E" w:rsidP="00593B7E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93B7E" w:rsidRPr="002D336E" w:rsidTr="00593B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93B7E" w:rsidRPr="002D336E" w:rsidRDefault="00593B7E" w:rsidP="00593B7E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93B7E" w:rsidRPr="002D336E" w:rsidRDefault="00593B7E" w:rsidP="00593B7E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93B7E" w:rsidRPr="002D336E" w:rsidRDefault="00593B7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93B7E" w:rsidRPr="002D336E" w:rsidRDefault="00593B7E" w:rsidP="00593B7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593B7E" w:rsidRDefault="00593B7E" w:rsidP="00593B7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93B7E" w:rsidRPr="002D336E" w:rsidTr="00593B7E">
        <w:trPr>
          <w:cantSplit/>
          <w:trHeight w:val="191"/>
        </w:trPr>
        <w:tc>
          <w:tcPr>
            <w:tcW w:w="70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93B7E" w:rsidRPr="002D336E" w:rsidTr="00593B7E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7E" w:rsidRPr="003C22D9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93B7E" w:rsidRPr="002D336E" w:rsidRDefault="00593B7E" w:rsidP="00593B7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93B7E" w:rsidRPr="002D336E" w:rsidTr="00593B7E">
        <w:trPr>
          <w:cantSplit/>
          <w:trHeight w:val="191"/>
        </w:trPr>
        <w:tc>
          <w:tcPr>
            <w:tcW w:w="70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93B7E" w:rsidRPr="002D336E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93B7E" w:rsidRPr="00275520" w:rsidTr="00593B7E">
        <w:trPr>
          <w:cantSplit/>
          <w:trHeight w:val="191"/>
        </w:trPr>
        <w:tc>
          <w:tcPr>
            <w:tcW w:w="709" w:type="dxa"/>
          </w:tcPr>
          <w:p w:rsidR="00593B7E" w:rsidRPr="00275520" w:rsidRDefault="00EE7C41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93</w:t>
            </w:r>
            <w:r w:rsidR="00593B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593B7E" w:rsidRPr="00275520" w:rsidRDefault="00593B7E" w:rsidP="00593B7E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Масалкин</w:t>
            </w:r>
            <w:proofErr w:type="spellEnd"/>
            <w:r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 xml:space="preserve"> Юрий Владимирович</w:t>
            </w:r>
          </w:p>
        </w:tc>
        <w:tc>
          <w:tcPr>
            <w:tcW w:w="2127" w:type="dxa"/>
          </w:tcPr>
          <w:p w:rsidR="00593B7E" w:rsidRPr="00275520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593B7E" w:rsidRPr="00275520" w:rsidRDefault="00593B7E" w:rsidP="00593B7E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93B7E" w:rsidRPr="00275520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593B7E" w:rsidRPr="00275520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93B7E" w:rsidRPr="00275520" w:rsidRDefault="00593B7E" w:rsidP="00593B7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CC0854" w:rsidRPr="002D336E" w:rsidTr="00CC0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C08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CC0854" w:rsidRDefault="00CC0854" w:rsidP="00CC085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C0854" w:rsidRPr="002D336E" w:rsidTr="00CC0854">
        <w:trPr>
          <w:cantSplit/>
          <w:trHeight w:val="191"/>
        </w:trPr>
        <w:tc>
          <w:tcPr>
            <w:tcW w:w="70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CC0854" w:rsidRPr="002D336E" w:rsidTr="00CC0854">
        <w:tc>
          <w:tcPr>
            <w:tcW w:w="675" w:type="dxa"/>
          </w:tcPr>
          <w:p w:rsidR="00CC0854" w:rsidRPr="00EE7C41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3402" w:type="dxa"/>
          </w:tcPr>
          <w:p w:rsidR="00CC0854" w:rsidRPr="00295BD8" w:rsidRDefault="00CC0854" w:rsidP="00CC0854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</w:t>
            </w:r>
            <w:proofErr w:type="spellStart"/>
            <w:r w:rsidRPr="00295BD8">
              <w:rPr>
                <w:lang w:val="en-US"/>
              </w:rPr>
              <w:t>Neft</w:t>
            </w:r>
            <w:proofErr w:type="spellEnd"/>
            <w:r w:rsidRPr="00295BD8">
              <w:rPr>
                <w:lang w:val="en-US"/>
              </w:rPr>
              <w:t xml:space="preserve"> Equatorial B.V., S.L.</w:t>
            </w:r>
          </w:p>
        </w:tc>
        <w:tc>
          <w:tcPr>
            <w:tcW w:w="2124" w:type="dxa"/>
          </w:tcPr>
          <w:p w:rsidR="00CC0854" w:rsidRPr="00295BD8" w:rsidRDefault="00CC0854" w:rsidP="00CC0854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Экваториальная Гвинея, Северный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Биоко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Малабо,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Карретера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дель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Аеропуерто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К-3</w:t>
            </w:r>
          </w:p>
        </w:tc>
        <w:tc>
          <w:tcPr>
            <w:tcW w:w="3830" w:type="dxa"/>
          </w:tcPr>
          <w:p w:rsidR="00CC0854" w:rsidRPr="00295BD8" w:rsidRDefault="00CC0854" w:rsidP="00CC0854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CC0854" w:rsidRPr="00295BD8" w:rsidRDefault="00CC0854" w:rsidP="00CC0854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16.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CC0854" w:rsidRPr="00295BD8" w:rsidRDefault="00CC0854" w:rsidP="00CC0854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CC0854" w:rsidRPr="00295BD8" w:rsidRDefault="00CC0854" w:rsidP="00CC0854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</w:tbl>
    <w:p w:rsidR="00CC0854" w:rsidRPr="002D336E" w:rsidRDefault="00CC0854" w:rsidP="00CC085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C0854" w:rsidRPr="002D336E" w:rsidTr="00CC0854">
        <w:trPr>
          <w:cantSplit/>
          <w:trHeight w:val="191"/>
        </w:trPr>
        <w:tc>
          <w:tcPr>
            <w:tcW w:w="70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C0854" w:rsidRPr="002D336E" w:rsidTr="00CC085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4" w:rsidRPr="003C22D9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C0854" w:rsidRDefault="00CC0854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CC0854" w:rsidRPr="002D336E" w:rsidTr="00CC0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C0854">
              <w:rPr>
                <w:sz w:val="22"/>
                <w:szCs w:val="22"/>
              </w:rPr>
              <w:t xml:space="preserve"> </w:t>
            </w:r>
            <w:r w:rsidR="00A043D6"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A043D6" w:rsidP="00CC085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C0854">
              <w:rPr>
                <w:sz w:val="22"/>
                <w:szCs w:val="22"/>
              </w:rPr>
              <w:t>.02</w:t>
            </w:r>
            <w:r w:rsidR="00CC0854" w:rsidRPr="002D336E">
              <w:rPr>
                <w:sz w:val="22"/>
                <w:szCs w:val="22"/>
              </w:rPr>
              <w:t>.201</w:t>
            </w:r>
            <w:r w:rsidR="00CC0854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C0854" w:rsidRPr="002D336E" w:rsidRDefault="00CC0854" w:rsidP="00CC085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CC0854" w:rsidRDefault="00CC0854" w:rsidP="00CC085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C0854" w:rsidRPr="002D336E" w:rsidTr="00CC0854">
        <w:trPr>
          <w:cantSplit/>
          <w:trHeight w:val="191"/>
        </w:trPr>
        <w:tc>
          <w:tcPr>
            <w:tcW w:w="70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C0854" w:rsidRPr="002D336E" w:rsidRDefault="00CC0854" w:rsidP="00CC085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CC0854" w:rsidRPr="002D336E" w:rsidTr="00A043D6">
        <w:tc>
          <w:tcPr>
            <w:tcW w:w="675" w:type="dxa"/>
          </w:tcPr>
          <w:p w:rsidR="00CC0854" w:rsidRPr="00C41697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188.</w:t>
            </w:r>
          </w:p>
        </w:tc>
        <w:tc>
          <w:tcPr>
            <w:tcW w:w="3402" w:type="dxa"/>
          </w:tcPr>
          <w:p w:rsidR="00CC0854" w:rsidRPr="00295BD8" w:rsidRDefault="00CC0854" w:rsidP="00CC0854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«Газпромнефть-Юг»</w:t>
            </w:r>
          </w:p>
        </w:tc>
        <w:tc>
          <w:tcPr>
            <w:tcW w:w="2124" w:type="dxa"/>
          </w:tcPr>
          <w:p w:rsidR="00CC0854" w:rsidRPr="00295BD8" w:rsidRDefault="00CC0854" w:rsidP="00CC0854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350072, г. Краснодар, ул. Московская, д. 59/1</w:t>
            </w:r>
          </w:p>
        </w:tc>
        <w:tc>
          <w:tcPr>
            <w:tcW w:w="3830" w:type="dxa"/>
          </w:tcPr>
          <w:p w:rsidR="00CC0854" w:rsidRPr="00295BD8" w:rsidRDefault="00CC0854" w:rsidP="00CC0854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CC0854" w:rsidRPr="00295BD8" w:rsidRDefault="00CC0854" w:rsidP="00CC0854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07.12.2011</w:t>
            </w:r>
          </w:p>
        </w:tc>
        <w:tc>
          <w:tcPr>
            <w:tcW w:w="1559" w:type="dxa"/>
          </w:tcPr>
          <w:p w:rsidR="00CC0854" w:rsidRPr="00295BD8" w:rsidRDefault="00CC0854" w:rsidP="00CC0854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18" w:type="dxa"/>
          </w:tcPr>
          <w:p w:rsidR="00CC0854" w:rsidRPr="00295BD8" w:rsidRDefault="00CC0854" w:rsidP="00CC0854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</w:tbl>
    <w:p w:rsidR="00A043D6" w:rsidRPr="002D336E" w:rsidRDefault="00A043D6" w:rsidP="00A043D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A043D6" w:rsidRPr="002D336E" w:rsidTr="00CD714B">
        <w:trPr>
          <w:cantSplit/>
          <w:trHeight w:val="191"/>
        </w:trPr>
        <w:tc>
          <w:tcPr>
            <w:tcW w:w="709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043D6" w:rsidRPr="002D336E" w:rsidTr="00CD714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2D336E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6" w:rsidRPr="003C22D9" w:rsidRDefault="00A043D6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A043D6" w:rsidRPr="00E35C58" w:rsidRDefault="00A043D6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CD714B" w:rsidRPr="002D336E" w:rsidTr="00CD7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D714B" w:rsidRPr="002D336E" w:rsidRDefault="00CD714B" w:rsidP="00CD714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D714B" w:rsidRPr="002D336E" w:rsidRDefault="00CD714B" w:rsidP="00CD714B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C08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D714B" w:rsidRPr="002D336E" w:rsidRDefault="00CD714B" w:rsidP="00CD714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D714B" w:rsidRPr="002D336E" w:rsidRDefault="00CD714B" w:rsidP="00CD714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CD714B" w:rsidRDefault="00CD714B" w:rsidP="00CD714B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D714B" w:rsidRPr="002D336E" w:rsidTr="00CD714B">
        <w:trPr>
          <w:cantSplit/>
          <w:trHeight w:val="191"/>
        </w:trPr>
        <w:tc>
          <w:tcPr>
            <w:tcW w:w="709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D714B" w:rsidRPr="002D336E" w:rsidTr="00CD714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2D336E" w:rsidRDefault="00EE7C41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Сидоров Игорь Геннадьевич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295BD8" w:rsidRDefault="00CD714B" w:rsidP="00CD714B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295BD8" w:rsidRDefault="00CD714B" w:rsidP="00CD714B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20.02.2014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D714B" w:rsidRPr="002D336E" w:rsidRDefault="00CD714B" w:rsidP="00CD714B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D714B" w:rsidRPr="002D336E" w:rsidTr="00CD714B">
        <w:trPr>
          <w:cantSplit/>
          <w:trHeight w:val="191"/>
        </w:trPr>
        <w:tc>
          <w:tcPr>
            <w:tcW w:w="709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D714B" w:rsidRPr="002D336E" w:rsidTr="00CD714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2D336E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4B" w:rsidRPr="003C22D9" w:rsidRDefault="00CD714B" w:rsidP="00CD714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9E63E6" w:rsidRPr="002D336E" w:rsidTr="004C2D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E63E6" w:rsidRPr="002D336E" w:rsidRDefault="009E63E6" w:rsidP="009E63E6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E63E6" w:rsidRPr="002D336E" w:rsidRDefault="009E63E6" w:rsidP="004C2DDE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C08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E63E6" w:rsidRPr="002D336E" w:rsidRDefault="009E63E6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E63E6" w:rsidRPr="002D336E" w:rsidRDefault="009E63E6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4A755C" w:rsidRDefault="009E63E6" w:rsidP="009E63E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B5C86" w:rsidRPr="002D336E" w:rsidTr="000D59A5">
        <w:trPr>
          <w:cantSplit/>
          <w:trHeight w:val="191"/>
        </w:trPr>
        <w:tc>
          <w:tcPr>
            <w:tcW w:w="70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9E63E6" w:rsidRPr="002D336E" w:rsidTr="00CB5C86">
        <w:tc>
          <w:tcPr>
            <w:tcW w:w="675" w:type="dxa"/>
          </w:tcPr>
          <w:p w:rsidR="009E63E6" w:rsidRPr="002D336E" w:rsidRDefault="00EE7C41" w:rsidP="00EE7C41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227.</w:t>
            </w:r>
          </w:p>
        </w:tc>
        <w:tc>
          <w:tcPr>
            <w:tcW w:w="3402" w:type="dxa"/>
          </w:tcPr>
          <w:p w:rsidR="009E63E6" w:rsidRPr="00295BD8" w:rsidRDefault="009E63E6" w:rsidP="004C2DDE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Трунов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2124" w:type="dxa"/>
          </w:tcPr>
          <w:p w:rsidR="009E63E6" w:rsidRPr="00295BD8" w:rsidRDefault="009E63E6" w:rsidP="004C2DDE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9E63E6" w:rsidRPr="00295BD8" w:rsidRDefault="009E63E6" w:rsidP="004C2DDE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9E63E6" w:rsidRPr="00295BD8" w:rsidRDefault="009E63E6" w:rsidP="004C2DDE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21.08.2015</w:t>
            </w:r>
          </w:p>
        </w:tc>
        <w:tc>
          <w:tcPr>
            <w:tcW w:w="1559" w:type="dxa"/>
          </w:tcPr>
          <w:p w:rsidR="009E63E6" w:rsidRPr="00295BD8" w:rsidRDefault="009E63E6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9E63E6" w:rsidRPr="00295BD8" w:rsidRDefault="009E63E6" w:rsidP="004C2DD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</w:tbl>
    <w:p w:rsidR="009E63E6" w:rsidRPr="002D336E" w:rsidRDefault="009E63E6" w:rsidP="009E63E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9E63E6" w:rsidRPr="002D336E" w:rsidTr="004C2DDE">
        <w:trPr>
          <w:cantSplit/>
          <w:trHeight w:val="191"/>
        </w:trPr>
        <w:tc>
          <w:tcPr>
            <w:tcW w:w="709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9E63E6" w:rsidRPr="002D336E" w:rsidTr="004C2DDE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2D336E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3E6" w:rsidRPr="003C22D9" w:rsidRDefault="009E63E6" w:rsidP="004C2DD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A755C" w:rsidRDefault="004A755C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4C2DDE" w:rsidRPr="002D336E" w:rsidTr="004C2D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C2DDE" w:rsidRPr="002D336E" w:rsidRDefault="004C2DDE" w:rsidP="00CB5C86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B5C86">
              <w:rPr>
                <w:sz w:val="22"/>
                <w:szCs w:val="22"/>
              </w:rPr>
              <w:t>7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C2DDE" w:rsidRPr="002D336E" w:rsidRDefault="004C2DDE" w:rsidP="00CB5C86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C0854">
              <w:rPr>
                <w:sz w:val="22"/>
                <w:szCs w:val="22"/>
              </w:rPr>
              <w:t xml:space="preserve"> </w:t>
            </w:r>
            <w:r w:rsidR="00CB5C86">
              <w:rPr>
                <w:sz w:val="22"/>
                <w:szCs w:val="22"/>
              </w:rPr>
              <w:t xml:space="preserve">Изменение </w:t>
            </w:r>
            <w:r w:rsidR="00CB5C86" w:rsidRPr="002D336E">
              <w:t>основания, в силу которого лицо признается аффилированным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C2DDE" w:rsidRPr="002D336E" w:rsidRDefault="004C2DDE" w:rsidP="00CB5C86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B5C8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</w:t>
            </w:r>
            <w:r w:rsidR="00CB5C86">
              <w:rPr>
                <w:sz w:val="22"/>
                <w:szCs w:val="22"/>
              </w:rPr>
              <w:t>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C2DDE" w:rsidRPr="002D336E" w:rsidRDefault="004C2DDE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4A755C" w:rsidRDefault="004C2DDE" w:rsidP="004C2DDE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p w:rsidR="009E63E6" w:rsidRDefault="009E63E6" w:rsidP="006C2AC4">
      <w:pPr>
        <w:jc w:val="both"/>
        <w:rPr>
          <w:sz w:val="22"/>
          <w:szCs w:val="22"/>
        </w:rPr>
      </w:pPr>
    </w:p>
    <w:p w:rsidR="009E63E6" w:rsidRDefault="009E63E6" w:rsidP="006C2AC4">
      <w:pPr>
        <w:jc w:val="both"/>
        <w:rPr>
          <w:sz w:val="22"/>
          <w:szCs w:val="22"/>
        </w:rPr>
      </w:pPr>
    </w:p>
    <w:p w:rsidR="009E63E6" w:rsidRDefault="009E63E6" w:rsidP="006C2AC4">
      <w:pPr>
        <w:jc w:val="both"/>
        <w:rPr>
          <w:sz w:val="22"/>
          <w:szCs w:val="22"/>
        </w:rPr>
      </w:pPr>
    </w:p>
    <w:tbl>
      <w:tblPr>
        <w:tblStyle w:val="a9"/>
        <w:tblpPr w:leftFromText="180" w:rightFromText="180" w:vertAnchor="text" w:tblpY="1"/>
        <w:tblOverlap w:val="never"/>
        <w:tblW w:w="14777" w:type="dxa"/>
        <w:tblLayout w:type="fixed"/>
        <w:tblLook w:val="04A0" w:firstRow="1" w:lastRow="0" w:firstColumn="1" w:lastColumn="0" w:noHBand="0" w:noVBand="1"/>
      </w:tblPr>
      <w:tblGrid>
        <w:gridCol w:w="577"/>
        <w:gridCol w:w="3533"/>
        <w:gridCol w:w="2091"/>
        <w:gridCol w:w="3830"/>
        <w:gridCol w:w="1701"/>
        <w:gridCol w:w="1559"/>
        <w:gridCol w:w="1486"/>
      </w:tblGrid>
      <w:tr w:rsidR="004C2DDE" w:rsidRPr="002D336E" w:rsidTr="004C2DDE">
        <w:tc>
          <w:tcPr>
            <w:tcW w:w="577" w:type="dxa"/>
            <w:vMerge w:val="restart"/>
          </w:tcPr>
          <w:p w:rsidR="004C2DDE" w:rsidRPr="002D336E" w:rsidRDefault="00CB5C86" w:rsidP="00CB5C86">
            <w:pPr>
              <w:pStyle w:val="ac"/>
              <w:tabs>
                <w:tab w:val="left" w:pos="142"/>
              </w:tabs>
              <w:spacing w:before="240" w:after="240"/>
              <w:ind w:left="142" w:right="0" w:hanging="142"/>
              <w:jc w:val="left"/>
            </w:pPr>
            <w:r>
              <w:t>18.</w:t>
            </w:r>
          </w:p>
        </w:tc>
        <w:tc>
          <w:tcPr>
            <w:tcW w:w="3533" w:type="dxa"/>
            <w:vMerge w:val="restart"/>
          </w:tcPr>
          <w:p w:rsidR="004C2DDE" w:rsidRPr="00295BD8" w:rsidRDefault="004C2DDE" w:rsidP="004C2DD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Кравченко Кирилл Альбертович</w:t>
            </w:r>
          </w:p>
        </w:tc>
        <w:tc>
          <w:tcPr>
            <w:tcW w:w="2091" w:type="dxa"/>
            <w:vMerge w:val="restart"/>
          </w:tcPr>
          <w:p w:rsidR="004C2DDE" w:rsidRPr="00295BD8" w:rsidRDefault="004C2DDE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4C2DDE" w:rsidRPr="00295BD8" w:rsidRDefault="004C2DDE" w:rsidP="004C2DD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4C2DDE" w:rsidRPr="00295BD8" w:rsidRDefault="004C2DDE" w:rsidP="004C2DD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  <w:vMerge w:val="restart"/>
          </w:tcPr>
          <w:p w:rsidR="004C2DDE" w:rsidRPr="00295BD8" w:rsidRDefault="004C2DDE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  <w:tc>
          <w:tcPr>
            <w:tcW w:w="1486" w:type="dxa"/>
            <w:vMerge w:val="restart"/>
          </w:tcPr>
          <w:p w:rsidR="004C2DDE" w:rsidRPr="00295BD8" w:rsidRDefault="004C2DDE" w:rsidP="004C2DD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</w:tr>
      <w:tr w:rsidR="004C2DDE" w:rsidRPr="002D336E" w:rsidTr="004C2DDE">
        <w:tc>
          <w:tcPr>
            <w:tcW w:w="577" w:type="dxa"/>
            <w:vMerge/>
          </w:tcPr>
          <w:p w:rsidR="004C2DDE" w:rsidRPr="002D336E" w:rsidRDefault="004C2DDE" w:rsidP="004C2DDE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4C2DDE" w:rsidRPr="00295BD8" w:rsidRDefault="004C2DDE" w:rsidP="004C2DDE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4C2DDE" w:rsidRPr="00295BD8" w:rsidRDefault="004C2DDE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4C2DDE" w:rsidRPr="00295BD8" w:rsidRDefault="004C2DDE" w:rsidP="004C2DDE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4C2DDE" w:rsidRPr="00295BD8" w:rsidRDefault="004C2DDE" w:rsidP="004C2DDE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25.06.2012</w:t>
            </w:r>
          </w:p>
        </w:tc>
        <w:tc>
          <w:tcPr>
            <w:tcW w:w="1559" w:type="dxa"/>
            <w:vMerge/>
          </w:tcPr>
          <w:p w:rsidR="004C2DDE" w:rsidRPr="00295BD8" w:rsidRDefault="004C2DDE" w:rsidP="004C2DD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4C2DDE" w:rsidRPr="00295BD8" w:rsidRDefault="004C2DDE" w:rsidP="004C2DDE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</w:tbl>
    <w:p w:rsidR="00CB5C86" w:rsidRPr="002D336E" w:rsidRDefault="00CB5C86" w:rsidP="00CB5C8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B5C86" w:rsidRPr="002D336E" w:rsidTr="000D59A5">
        <w:trPr>
          <w:cantSplit/>
          <w:trHeight w:val="191"/>
        </w:trPr>
        <w:tc>
          <w:tcPr>
            <w:tcW w:w="70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124"/>
        <w:gridCol w:w="3830"/>
        <w:gridCol w:w="1701"/>
        <w:gridCol w:w="1559"/>
        <w:gridCol w:w="1418"/>
      </w:tblGrid>
      <w:tr w:rsidR="00CB5C86" w:rsidRPr="002D336E" w:rsidTr="00CB5C86">
        <w:trPr>
          <w:trHeight w:val="699"/>
        </w:trPr>
        <w:tc>
          <w:tcPr>
            <w:tcW w:w="675" w:type="dxa"/>
          </w:tcPr>
          <w:p w:rsidR="00CB5C86" w:rsidRPr="002D336E" w:rsidRDefault="00CB5C86" w:rsidP="00CB5C86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  <w:r>
              <w:t>18.</w:t>
            </w:r>
          </w:p>
        </w:tc>
        <w:tc>
          <w:tcPr>
            <w:tcW w:w="3402" w:type="dxa"/>
          </w:tcPr>
          <w:p w:rsidR="00CB5C86" w:rsidRPr="00295BD8" w:rsidRDefault="00CB5C86" w:rsidP="000D59A5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Кравченко Кирилл Альбертович</w:t>
            </w:r>
          </w:p>
        </w:tc>
        <w:tc>
          <w:tcPr>
            <w:tcW w:w="2124" w:type="dxa"/>
          </w:tcPr>
          <w:p w:rsidR="00CB5C86" w:rsidRPr="00295BD8" w:rsidRDefault="00CB5C86" w:rsidP="000D59A5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CB5C86" w:rsidRPr="00295BD8" w:rsidRDefault="00CB5C86" w:rsidP="000D59A5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CB5C86" w:rsidRPr="00295BD8" w:rsidRDefault="00CB5C86" w:rsidP="000D59A5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CB5C86" w:rsidRPr="00295BD8" w:rsidRDefault="00CB5C86" w:rsidP="000D59A5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  <w:tc>
          <w:tcPr>
            <w:tcW w:w="1418" w:type="dxa"/>
          </w:tcPr>
          <w:p w:rsidR="00CB5C86" w:rsidRPr="00295BD8" w:rsidRDefault="00CB5C86" w:rsidP="000D59A5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</w:tr>
    </w:tbl>
    <w:p w:rsidR="009E63E6" w:rsidRDefault="009E63E6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CB5C86" w:rsidRPr="002D336E" w:rsidTr="000D59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B5C86" w:rsidRPr="002D336E" w:rsidRDefault="00CB5C86" w:rsidP="00CB5C86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B5C86" w:rsidRPr="002D336E" w:rsidRDefault="00CB5C86" w:rsidP="000D59A5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B5C86" w:rsidRPr="002D336E" w:rsidRDefault="00CB5C86" w:rsidP="00CB5C86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B5C86" w:rsidRPr="002D336E" w:rsidRDefault="00CB5C86" w:rsidP="000D59A5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D336E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CB5C86" w:rsidRDefault="00CB5C86" w:rsidP="00CB5C8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B5C86" w:rsidRPr="002D336E" w:rsidTr="000D59A5">
        <w:trPr>
          <w:cantSplit/>
          <w:trHeight w:val="191"/>
        </w:trPr>
        <w:tc>
          <w:tcPr>
            <w:tcW w:w="70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B5C86" w:rsidRPr="002D336E" w:rsidTr="000D59A5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86" w:rsidRPr="003C22D9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B5C86" w:rsidRPr="002D336E" w:rsidRDefault="00CB5C86" w:rsidP="00CB5C8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CB5C86" w:rsidRPr="002D336E" w:rsidTr="000D59A5">
        <w:trPr>
          <w:cantSplit/>
          <w:trHeight w:val="191"/>
        </w:trPr>
        <w:tc>
          <w:tcPr>
            <w:tcW w:w="70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B5C86" w:rsidRPr="002D336E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B5C86" w:rsidRPr="00275520" w:rsidTr="000D59A5">
        <w:trPr>
          <w:cantSplit/>
          <w:trHeight w:val="191"/>
        </w:trPr>
        <w:tc>
          <w:tcPr>
            <w:tcW w:w="709" w:type="dxa"/>
          </w:tcPr>
          <w:p w:rsidR="00CB5C86" w:rsidRPr="00275520" w:rsidRDefault="00EE7C41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  <w:r w:rsidR="00CB5C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CB5C86" w:rsidRPr="00275520" w:rsidRDefault="00CB5C86" w:rsidP="000D59A5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Тюрденев</w:t>
            </w:r>
            <w:proofErr w:type="spellEnd"/>
            <w:r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 xml:space="preserve"> Кирилл Владимирович</w:t>
            </w:r>
          </w:p>
        </w:tc>
        <w:tc>
          <w:tcPr>
            <w:tcW w:w="2127" w:type="dxa"/>
          </w:tcPr>
          <w:p w:rsidR="00CB5C86" w:rsidRPr="00275520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CB5C86" w:rsidRPr="00275520" w:rsidRDefault="00CB5C86" w:rsidP="000D59A5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CB5C86" w:rsidRPr="00275520" w:rsidRDefault="00CB5C86" w:rsidP="00CB5C86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</w:t>
            </w: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03</w:t>
            </w: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.201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CB5C86" w:rsidRPr="00275520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CB5C86" w:rsidRPr="00275520" w:rsidRDefault="00CB5C86" w:rsidP="000D59A5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E63E6" w:rsidRDefault="009E63E6" w:rsidP="006C2AC4">
      <w:pPr>
        <w:jc w:val="both"/>
        <w:rPr>
          <w:sz w:val="22"/>
          <w:szCs w:val="22"/>
        </w:rPr>
      </w:pPr>
    </w:p>
    <w:p w:rsidR="009E63E6" w:rsidRDefault="009E63E6" w:rsidP="006C2AC4">
      <w:pPr>
        <w:jc w:val="both"/>
        <w:rPr>
          <w:sz w:val="22"/>
          <w:szCs w:val="22"/>
        </w:rPr>
      </w:pPr>
    </w:p>
    <w:p w:rsidR="009E63E6" w:rsidRDefault="009E63E6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E35C58" w:rsidRDefault="004A755C" w:rsidP="006C2AC4">
      <w:pPr>
        <w:jc w:val="both"/>
        <w:rPr>
          <w:sz w:val="22"/>
          <w:szCs w:val="22"/>
        </w:rPr>
      </w:pPr>
    </w:p>
    <w:p w:rsidR="004A755C" w:rsidRPr="004A755C" w:rsidRDefault="004A755C" w:rsidP="004A755C">
      <w:pPr>
        <w:jc w:val="both"/>
        <w:rPr>
          <w:sz w:val="22"/>
          <w:szCs w:val="22"/>
        </w:rPr>
      </w:pPr>
      <w:r w:rsidRPr="002D336E">
        <w:rPr>
          <w:sz w:val="22"/>
          <w:szCs w:val="22"/>
        </w:rPr>
        <w:t>*Сведения о доли участия аффилированных лиц в уставном капитале Общества, % и доли принадлежащих им обыкновенных акций Общества, % указаны по данным держателя реест</w:t>
      </w:r>
      <w:r>
        <w:rPr>
          <w:sz w:val="22"/>
          <w:szCs w:val="22"/>
        </w:rPr>
        <w:t>ра акционеров Общества - АО «ДРАГА» по состоянию на 26.04.2016 г.</w:t>
      </w:r>
    </w:p>
    <w:p w:rsidR="004A755C" w:rsidRPr="004A755C" w:rsidRDefault="004A755C" w:rsidP="006C2AC4">
      <w:pPr>
        <w:jc w:val="both"/>
        <w:rPr>
          <w:sz w:val="22"/>
          <w:szCs w:val="22"/>
        </w:rPr>
      </w:pPr>
    </w:p>
    <w:p w:rsidR="004A755C" w:rsidRPr="004A755C" w:rsidRDefault="004A755C" w:rsidP="006C2AC4">
      <w:pPr>
        <w:jc w:val="both"/>
        <w:rPr>
          <w:sz w:val="22"/>
          <w:szCs w:val="22"/>
        </w:rPr>
      </w:pPr>
    </w:p>
    <w:p w:rsidR="004A755C" w:rsidRPr="004A755C" w:rsidRDefault="004A755C" w:rsidP="006C2AC4">
      <w:pPr>
        <w:jc w:val="both"/>
        <w:rPr>
          <w:sz w:val="22"/>
          <w:szCs w:val="22"/>
        </w:rPr>
      </w:pPr>
    </w:p>
    <w:sectPr w:rsidR="004A755C" w:rsidRPr="004A755C" w:rsidSect="00CC5C4A">
      <w:footerReference w:type="default" r:id="rId10"/>
      <w:pgSz w:w="16838" w:h="11906" w:orient="landscape"/>
      <w:pgMar w:top="1135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DDE" w:rsidRDefault="004C2DDE" w:rsidP="001777FD">
      <w:r>
        <w:separator/>
      </w:r>
    </w:p>
  </w:endnote>
  <w:endnote w:type="continuationSeparator" w:id="0">
    <w:p w:rsidR="004C2DDE" w:rsidRDefault="004C2DDE" w:rsidP="0017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3250596"/>
      <w:docPartObj>
        <w:docPartGallery w:val="Page Numbers (Bottom of Page)"/>
        <w:docPartUnique/>
      </w:docPartObj>
    </w:sdtPr>
    <w:sdtEndPr/>
    <w:sdtContent>
      <w:p w:rsidR="004C2DDE" w:rsidRDefault="004C2D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34C">
          <w:rPr>
            <w:noProof/>
          </w:rPr>
          <w:t>87</w:t>
        </w:r>
        <w:r>
          <w:rPr>
            <w:noProof/>
          </w:rPr>
          <w:fldChar w:fldCharType="end"/>
        </w:r>
      </w:p>
    </w:sdtContent>
  </w:sdt>
  <w:p w:rsidR="004C2DDE" w:rsidRDefault="004C2D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DDE" w:rsidRDefault="004C2DDE" w:rsidP="001777FD">
      <w:r>
        <w:separator/>
      </w:r>
    </w:p>
  </w:footnote>
  <w:footnote w:type="continuationSeparator" w:id="0">
    <w:p w:rsidR="004C2DDE" w:rsidRDefault="004C2DDE" w:rsidP="00177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942A2"/>
    <w:multiLevelType w:val="hybridMultilevel"/>
    <w:tmpl w:val="0596C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301F9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C63FF6"/>
    <w:multiLevelType w:val="hybridMultilevel"/>
    <w:tmpl w:val="22B85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C1180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853A51"/>
    <w:multiLevelType w:val="hybridMultilevel"/>
    <w:tmpl w:val="073AA3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C39CB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6983A78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C676AB"/>
    <w:multiLevelType w:val="hybridMultilevel"/>
    <w:tmpl w:val="85AEE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6E9"/>
    <w:rsid w:val="0000097D"/>
    <w:rsid w:val="00024023"/>
    <w:rsid w:val="0003676A"/>
    <w:rsid w:val="00050099"/>
    <w:rsid w:val="00075708"/>
    <w:rsid w:val="000969DE"/>
    <w:rsid w:val="00097E1E"/>
    <w:rsid w:val="000A1711"/>
    <w:rsid w:val="000B47F5"/>
    <w:rsid w:val="000C3C00"/>
    <w:rsid w:val="000C3DB6"/>
    <w:rsid w:val="000E19F9"/>
    <w:rsid w:val="00114C0C"/>
    <w:rsid w:val="00115AF6"/>
    <w:rsid w:val="00125A6B"/>
    <w:rsid w:val="00127E0B"/>
    <w:rsid w:val="001378A5"/>
    <w:rsid w:val="001545B4"/>
    <w:rsid w:val="0015530D"/>
    <w:rsid w:val="00165C7A"/>
    <w:rsid w:val="001777FD"/>
    <w:rsid w:val="00182716"/>
    <w:rsid w:val="001866B4"/>
    <w:rsid w:val="0019266D"/>
    <w:rsid w:val="001B22DE"/>
    <w:rsid w:val="001E09FE"/>
    <w:rsid w:val="001E13DA"/>
    <w:rsid w:val="001E21B0"/>
    <w:rsid w:val="001E534B"/>
    <w:rsid w:val="00203785"/>
    <w:rsid w:val="002056E9"/>
    <w:rsid w:val="00220F94"/>
    <w:rsid w:val="002265EB"/>
    <w:rsid w:val="00227C15"/>
    <w:rsid w:val="00232F3D"/>
    <w:rsid w:val="002339DC"/>
    <w:rsid w:val="00234357"/>
    <w:rsid w:val="002444EA"/>
    <w:rsid w:val="002502CD"/>
    <w:rsid w:val="002556F2"/>
    <w:rsid w:val="0026461B"/>
    <w:rsid w:val="00275520"/>
    <w:rsid w:val="00283A36"/>
    <w:rsid w:val="00295BD8"/>
    <w:rsid w:val="002A4FF0"/>
    <w:rsid w:val="002B6D2C"/>
    <w:rsid w:val="002C50C0"/>
    <w:rsid w:val="002D134E"/>
    <w:rsid w:val="002D336E"/>
    <w:rsid w:val="002F514D"/>
    <w:rsid w:val="0030360F"/>
    <w:rsid w:val="0030463B"/>
    <w:rsid w:val="0032193F"/>
    <w:rsid w:val="0032747B"/>
    <w:rsid w:val="00340696"/>
    <w:rsid w:val="00362AF4"/>
    <w:rsid w:val="00362EF9"/>
    <w:rsid w:val="00377FD6"/>
    <w:rsid w:val="003B6E38"/>
    <w:rsid w:val="003C22D9"/>
    <w:rsid w:val="003C5077"/>
    <w:rsid w:val="003E3004"/>
    <w:rsid w:val="0040059A"/>
    <w:rsid w:val="00413A13"/>
    <w:rsid w:val="00414327"/>
    <w:rsid w:val="00432D6E"/>
    <w:rsid w:val="00442060"/>
    <w:rsid w:val="004561E9"/>
    <w:rsid w:val="00457083"/>
    <w:rsid w:val="004676E8"/>
    <w:rsid w:val="0046783E"/>
    <w:rsid w:val="00480481"/>
    <w:rsid w:val="00491D63"/>
    <w:rsid w:val="004A755C"/>
    <w:rsid w:val="004C2DDE"/>
    <w:rsid w:val="004C5469"/>
    <w:rsid w:val="004C6A1B"/>
    <w:rsid w:val="004F268E"/>
    <w:rsid w:val="005174F5"/>
    <w:rsid w:val="00517C12"/>
    <w:rsid w:val="005206A1"/>
    <w:rsid w:val="005403D3"/>
    <w:rsid w:val="00547616"/>
    <w:rsid w:val="00550F50"/>
    <w:rsid w:val="00556147"/>
    <w:rsid w:val="00557892"/>
    <w:rsid w:val="005607C4"/>
    <w:rsid w:val="00570DDF"/>
    <w:rsid w:val="00572B55"/>
    <w:rsid w:val="00573DC5"/>
    <w:rsid w:val="00575349"/>
    <w:rsid w:val="00583568"/>
    <w:rsid w:val="00593B7E"/>
    <w:rsid w:val="005A1770"/>
    <w:rsid w:val="005B1787"/>
    <w:rsid w:val="005C5A73"/>
    <w:rsid w:val="005D3E1C"/>
    <w:rsid w:val="005E3EF8"/>
    <w:rsid w:val="005E40CB"/>
    <w:rsid w:val="005F21EF"/>
    <w:rsid w:val="00607BDA"/>
    <w:rsid w:val="006113DA"/>
    <w:rsid w:val="006229A6"/>
    <w:rsid w:val="00634905"/>
    <w:rsid w:val="0064139C"/>
    <w:rsid w:val="00657C84"/>
    <w:rsid w:val="0067435C"/>
    <w:rsid w:val="00691100"/>
    <w:rsid w:val="006A023D"/>
    <w:rsid w:val="006B65C4"/>
    <w:rsid w:val="006C0EFE"/>
    <w:rsid w:val="006C1D87"/>
    <w:rsid w:val="006C2AC4"/>
    <w:rsid w:val="006D4A92"/>
    <w:rsid w:val="006D4FA4"/>
    <w:rsid w:val="006D61A6"/>
    <w:rsid w:val="006E766F"/>
    <w:rsid w:val="006F277F"/>
    <w:rsid w:val="00735835"/>
    <w:rsid w:val="00736F88"/>
    <w:rsid w:val="00740546"/>
    <w:rsid w:val="00746D99"/>
    <w:rsid w:val="00746F55"/>
    <w:rsid w:val="0075737F"/>
    <w:rsid w:val="007674A1"/>
    <w:rsid w:val="00776F73"/>
    <w:rsid w:val="00785822"/>
    <w:rsid w:val="00786730"/>
    <w:rsid w:val="007924B2"/>
    <w:rsid w:val="007A15C8"/>
    <w:rsid w:val="007C5189"/>
    <w:rsid w:val="007C7EBB"/>
    <w:rsid w:val="007D160A"/>
    <w:rsid w:val="007D1A43"/>
    <w:rsid w:val="007D389D"/>
    <w:rsid w:val="007D63DE"/>
    <w:rsid w:val="007E5ECF"/>
    <w:rsid w:val="007E7D4C"/>
    <w:rsid w:val="00801127"/>
    <w:rsid w:val="008133DB"/>
    <w:rsid w:val="00815AC1"/>
    <w:rsid w:val="008415FA"/>
    <w:rsid w:val="00847B9A"/>
    <w:rsid w:val="00853B0B"/>
    <w:rsid w:val="00876093"/>
    <w:rsid w:val="00897E5F"/>
    <w:rsid w:val="008A37F9"/>
    <w:rsid w:val="008B42CD"/>
    <w:rsid w:val="008C7F3F"/>
    <w:rsid w:val="008D30EF"/>
    <w:rsid w:val="00914071"/>
    <w:rsid w:val="0092034C"/>
    <w:rsid w:val="00966BBF"/>
    <w:rsid w:val="00990724"/>
    <w:rsid w:val="009933C3"/>
    <w:rsid w:val="009A0E0A"/>
    <w:rsid w:val="009B54DC"/>
    <w:rsid w:val="009C6448"/>
    <w:rsid w:val="009C66E2"/>
    <w:rsid w:val="009E63E6"/>
    <w:rsid w:val="009F19AD"/>
    <w:rsid w:val="009F257C"/>
    <w:rsid w:val="00A017F7"/>
    <w:rsid w:val="00A02CE7"/>
    <w:rsid w:val="00A043D6"/>
    <w:rsid w:val="00A1174C"/>
    <w:rsid w:val="00A35064"/>
    <w:rsid w:val="00A474E5"/>
    <w:rsid w:val="00A47519"/>
    <w:rsid w:val="00A5670D"/>
    <w:rsid w:val="00A64C55"/>
    <w:rsid w:val="00A84CBA"/>
    <w:rsid w:val="00AB5BC7"/>
    <w:rsid w:val="00AB6C63"/>
    <w:rsid w:val="00AD018B"/>
    <w:rsid w:val="00AE3A8A"/>
    <w:rsid w:val="00B009F6"/>
    <w:rsid w:val="00B02DDF"/>
    <w:rsid w:val="00B0334E"/>
    <w:rsid w:val="00B57C90"/>
    <w:rsid w:val="00B8016D"/>
    <w:rsid w:val="00C10217"/>
    <w:rsid w:val="00C129D6"/>
    <w:rsid w:val="00C26A69"/>
    <w:rsid w:val="00C41697"/>
    <w:rsid w:val="00C53B88"/>
    <w:rsid w:val="00C80569"/>
    <w:rsid w:val="00C93BA1"/>
    <w:rsid w:val="00CA4D17"/>
    <w:rsid w:val="00CA6C00"/>
    <w:rsid w:val="00CA7153"/>
    <w:rsid w:val="00CB0309"/>
    <w:rsid w:val="00CB5C86"/>
    <w:rsid w:val="00CC0854"/>
    <w:rsid w:val="00CC5C4A"/>
    <w:rsid w:val="00CD5C5F"/>
    <w:rsid w:val="00CD714B"/>
    <w:rsid w:val="00CE128F"/>
    <w:rsid w:val="00D01521"/>
    <w:rsid w:val="00D12312"/>
    <w:rsid w:val="00D12AE0"/>
    <w:rsid w:val="00D16FDE"/>
    <w:rsid w:val="00D32796"/>
    <w:rsid w:val="00D34C0A"/>
    <w:rsid w:val="00D47F57"/>
    <w:rsid w:val="00D552FA"/>
    <w:rsid w:val="00D555D5"/>
    <w:rsid w:val="00D7266E"/>
    <w:rsid w:val="00D75A21"/>
    <w:rsid w:val="00D80CE4"/>
    <w:rsid w:val="00D84255"/>
    <w:rsid w:val="00D9366D"/>
    <w:rsid w:val="00DA6EBC"/>
    <w:rsid w:val="00DB03FF"/>
    <w:rsid w:val="00DB0D8E"/>
    <w:rsid w:val="00DC49E1"/>
    <w:rsid w:val="00DD4B08"/>
    <w:rsid w:val="00DE1E85"/>
    <w:rsid w:val="00DF4D36"/>
    <w:rsid w:val="00DF7501"/>
    <w:rsid w:val="00E1053F"/>
    <w:rsid w:val="00E16238"/>
    <w:rsid w:val="00E25DED"/>
    <w:rsid w:val="00E35C58"/>
    <w:rsid w:val="00E36237"/>
    <w:rsid w:val="00E56327"/>
    <w:rsid w:val="00E718EF"/>
    <w:rsid w:val="00E72C60"/>
    <w:rsid w:val="00E75983"/>
    <w:rsid w:val="00E96452"/>
    <w:rsid w:val="00EA1714"/>
    <w:rsid w:val="00EA6BEE"/>
    <w:rsid w:val="00EB4FC2"/>
    <w:rsid w:val="00EB59FF"/>
    <w:rsid w:val="00EC269C"/>
    <w:rsid w:val="00ED06C7"/>
    <w:rsid w:val="00EE7C41"/>
    <w:rsid w:val="00EF7A56"/>
    <w:rsid w:val="00F21483"/>
    <w:rsid w:val="00F22FC0"/>
    <w:rsid w:val="00F24BF5"/>
    <w:rsid w:val="00F45DFF"/>
    <w:rsid w:val="00F4782B"/>
    <w:rsid w:val="00F7141F"/>
    <w:rsid w:val="00F74573"/>
    <w:rsid w:val="00F979C4"/>
    <w:rsid w:val="00FB3238"/>
    <w:rsid w:val="00FB5B41"/>
    <w:rsid w:val="00FB73B9"/>
    <w:rsid w:val="00FD180C"/>
    <w:rsid w:val="00FD21A0"/>
    <w:rsid w:val="00FD2861"/>
    <w:rsid w:val="00FE20A5"/>
    <w:rsid w:val="00FE3EA4"/>
    <w:rsid w:val="00FE77A4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2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607C4"/>
    <w:pPr>
      <w:keepNext/>
      <w:suppressAutoHyphens w:val="0"/>
      <w:spacing w:before="240"/>
      <w:outlineLvl w:val="0"/>
    </w:pPr>
    <w:rPr>
      <w:b/>
      <w:bCs/>
      <w:spacing w:val="40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4B08"/>
    <w:pPr>
      <w:widowControl w:val="0"/>
      <w:suppressAutoHyphens w:val="0"/>
      <w:autoSpaceDE w:val="0"/>
      <w:autoSpaceDN w:val="0"/>
      <w:adjustRightInd w:val="0"/>
      <w:spacing w:before="240" w:after="40"/>
      <w:outlineLvl w:val="1"/>
    </w:pPr>
    <w:rPr>
      <w:b/>
      <w:bCs/>
      <w:sz w:val="22"/>
      <w:szCs w:val="2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07C4"/>
    <w:pPr>
      <w:keepNext/>
      <w:suppressAutoHyphens w:val="0"/>
      <w:ind w:left="-108"/>
      <w:jc w:val="center"/>
      <w:outlineLvl w:val="2"/>
    </w:pPr>
    <w:rPr>
      <w:b/>
      <w:bCs/>
      <w:spacing w:val="4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5607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077" w:themeColor="accent1"/>
    </w:rPr>
  </w:style>
  <w:style w:type="paragraph" w:styleId="5">
    <w:name w:val="heading 5"/>
    <w:basedOn w:val="a"/>
    <w:next w:val="a"/>
    <w:link w:val="50"/>
    <w:uiPriority w:val="99"/>
    <w:qFormat/>
    <w:rsid w:val="005607C4"/>
    <w:pPr>
      <w:keepNext/>
      <w:suppressAutoHyphens w:val="0"/>
      <w:spacing w:before="240"/>
      <w:outlineLvl w:val="4"/>
    </w:pPr>
    <w:rPr>
      <w:b/>
      <w:bCs/>
      <w:spacing w:val="4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07C4"/>
    <w:pPr>
      <w:keepNext/>
      <w:suppressAutoHyphens w:val="0"/>
      <w:spacing w:before="360"/>
      <w:jc w:val="center"/>
      <w:outlineLvl w:val="5"/>
    </w:pPr>
    <w:rPr>
      <w:b/>
      <w:bCs/>
      <w:spacing w:val="40"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07C4"/>
    <w:pPr>
      <w:keepNext/>
      <w:suppressAutoHyphens w:val="0"/>
      <w:ind w:left="-108" w:right="-108"/>
      <w:jc w:val="center"/>
      <w:outlineLvl w:val="6"/>
    </w:pPr>
    <w:rPr>
      <w:color w:val="FF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07C4"/>
    <w:pPr>
      <w:keepNext/>
      <w:suppressAutoHyphens w:val="0"/>
      <w:ind w:left="-108" w:right="-108"/>
      <w:jc w:val="center"/>
      <w:outlineLvl w:val="7"/>
    </w:pPr>
    <w:rPr>
      <w:color w:val="FF0000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07C4"/>
    <w:pPr>
      <w:keepNext/>
      <w:suppressAutoHyphens w:val="0"/>
      <w:spacing w:before="240"/>
      <w:ind w:left="-108" w:right="-108"/>
      <w:jc w:val="center"/>
      <w:outlineLvl w:val="8"/>
    </w:pPr>
    <w:rPr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4B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Subst">
    <w:name w:val="Subst"/>
    <w:uiPriority w:val="99"/>
    <w:rsid w:val="00DD4B08"/>
    <w:rPr>
      <w:b/>
      <w:i/>
    </w:rPr>
  </w:style>
  <w:style w:type="character" w:customStyle="1" w:styleId="a3">
    <w:name w:val="Текст примечания Знак"/>
    <w:link w:val="a4"/>
    <w:uiPriority w:val="99"/>
    <w:locked/>
    <w:rsid w:val="00DD4B08"/>
    <w:rPr>
      <w:rFonts w:ascii="Arial" w:hAnsi="Arial"/>
      <w:sz w:val="20"/>
    </w:rPr>
  </w:style>
  <w:style w:type="paragraph" w:styleId="a4">
    <w:name w:val="annotation text"/>
    <w:basedOn w:val="a"/>
    <w:link w:val="a3"/>
    <w:uiPriority w:val="99"/>
    <w:rsid w:val="00DD4B08"/>
    <w:pPr>
      <w:widowControl w:val="0"/>
      <w:suppressAutoHyphens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D4B0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annotation reference"/>
    <w:basedOn w:val="a0"/>
    <w:uiPriority w:val="99"/>
    <w:semiHidden/>
    <w:rsid w:val="00DD4B08"/>
    <w:rPr>
      <w:rFonts w:cs="Times New Roman"/>
      <w:sz w:val="16"/>
    </w:rPr>
  </w:style>
  <w:style w:type="paragraph" w:customStyle="1" w:styleId="Default">
    <w:name w:val="Default"/>
    <w:rsid w:val="00DD4B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D4B08"/>
    <w:pPr>
      <w:suppressAutoHyphens w:val="0"/>
      <w:ind w:left="708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4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B08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89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5607C4"/>
    <w:rPr>
      <w:rFonts w:asciiTheme="majorHAnsi" w:eastAsiaTheme="majorEastAsia" w:hAnsiTheme="majorHAnsi" w:cstheme="majorBidi"/>
      <w:b/>
      <w:bCs/>
      <w:i/>
      <w:iCs/>
      <w:color w:val="004077" w:themeColor="accent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5607C4"/>
    <w:pPr>
      <w:suppressAutoHyphens w:val="0"/>
      <w:jc w:val="center"/>
    </w:pPr>
    <w:rPr>
      <w:b/>
      <w:bCs/>
      <w:spacing w:val="40"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5607C4"/>
    <w:pPr>
      <w:suppressAutoHyphens w:val="0"/>
      <w:ind w:right="-414"/>
      <w:jc w:val="center"/>
    </w:pPr>
    <w:rPr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SUBST0">
    <w:name w:val="__SUBST"/>
    <w:uiPriority w:val="99"/>
    <w:rsid w:val="005607C4"/>
    <w:rPr>
      <w:b/>
      <w:i/>
      <w:sz w:val="20"/>
    </w:rPr>
  </w:style>
  <w:style w:type="paragraph" w:styleId="21">
    <w:name w:val="Body Text 2"/>
    <w:basedOn w:val="a"/>
    <w:link w:val="22"/>
    <w:uiPriority w:val="99"/>
    <w:rsid w:val="005607C4"/>
    <w:pPr>
      <w:suppressAutoHyphens w:val="0"/>
      <w:spacing w:before="120"/>
      <w:jc w:val="center"/>
    </w:pPr>
    <w:rPr>
      <w:color w:val="FF000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607C4"/>
    <w:pPr>
      <w:suppressAutoHyphens w:val="0"/>
      <w:spacing w:before="120"/>
    </w:pPr>
    <w:rPr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5607C4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5607C4"/>
    <w:rPr>
      <w:rFonts w:cs="Times New Roman"/>
    </w:rPr>
  </w:style>
  <w:style w:type="paragraph" w:styleId="33">
    <w:name w:val="Body Text Indent 3"/>
    <w:basedOn w:val="a"/>
    <w:link w:val="34"/>
    <w:uiPriority w:val="99"/>
    <w:rsid w:val="005607C4"/>
    <w:pPr>
      <w:suppressAutoHyphens w:val="0"/>
      <w:spacing w:line="360" w:lineRule="auto"/>
      <w:ind w:left="1440" w:firstLine="357"/>
      <w:jc w:val="both"/>
    </w:pPr>
    <w:rPr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af1">
    <w:name w:val="header"/>
    <w:basedOn w:val="a"/>
    <w:link w:val="af2"/>
    <w:uiPriority w:val="99"/>
    <w:rsid w:val="005607C4"/>
    <w:pPr>
      <w:tabs>
        <w:tab w:val="center" w:pos="4677"/>
        <w:tab w:val="right" w:pos="9355"/>
      </w:tabs>
      <w:suppressAutoHyphens w:val="0"/>
    </w:pPr>
    <w:rPr>
      <w:lang w:val="en-AU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607C4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lozhenie">
    <w:name w:val="prilozhenie"/>
    <w:basedOn w:val="a"/>
    <w:uiPriority w:val="99"/>
    <w:rsid w:val="005607C4"/>
    <w:pPr>
      <w:suppressAutoHyphens w:val="0"/>
      <w:ind w:firstLine="709"/>
      <w:jc w:val="both"/>
    </w:pPr>
    <w:rPr>
      <w:sz w:val="24"/>
      <w:szCs w:val="24"/>
      <w:lang w:eastAsia="en-US"/>
    </w:rPr>
  </w:style>
  <w:style w:type="paragraph" w:customStyle="1" w:styleId="SubHeading1">
    <w:name w:val="Sub Heading 1"/>
    <w:uiPriority w:val="99"/>
    <w:rsid w:val="005607C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3">
    <w:name w:val="Body Text Indent"/>
    <w:basedOn w:val="a"/>
    <w:link w:val="af4"/>
    <w:uiPriority w:val="99"/>
    <w:rsid w:val="005607C4"/>
    <w:pPr>
      <w:suppressAutoHyphens w:val="0"/>
      <w:jc w:val="both"/>
    </w:pPr>
    <w:rPr>
      <w:sz w:val="22"/>
      <w:szCs w:val="22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23">
    <w:name w:val="Body Text Indent 2"/>
    <w:basedOn w:val="a"/>
    <w:link w:val="24"/>
    <w:uiPriority w:val="99"/>
    <w:rsid w:val="005607C4"/>
    <w:pPr>
      <w:suppressAutoHyphens w:val="0"/>
      <w:ind w:left="-2808" w:firstLine="2808"/>
      <w:jc w:val="both"/>
    </w:pPr>
    <w:rPr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rvts482213">
    <w:name w:val="rvts482213"/>
    <w:basedOn w:val="a0"/>
    <w:uiPriority w:val="99"/>
    <w:rsid w:val="005607C4"/>
    <w:rPr>
      <w:rFonts w:ascii="Verdana" w:hAnsi="Verdana" w:cs="Verdana"/>
      <w:color w:val="000000"/>
      <w:sz w:val="16"/>
      <w:szCs w:val="16"/>
      <w:u w:val="none"/>
      <w:effect w:val="none"/>
      <w:shd w:val="clear" w:color="auto" w:fill="auto"/>
    </w:rPr>
  </w:style>
  <w:style w:type="paragraph" w:styleId="af5">
    <w:name w:val="Document Map"/>
    <w:basedOn w:val="a"/>
    <w:link w:val="af6"/>
    <w:uiPriority w:val="99"/>
    <w:semiHidden/>
    <w:rsid w:val="005607C4"/>
    <w:pPr>
      <w:shd w:val="clear" w:color="auto" w:fill="000080"/>
      <w:suppressAutoHyphens w:val="0"/>
    </w:pPr>
    <w:rPr>
      <w:rFonts w:ascii="Tahoma" w:hAnsi="Tahoma" w:cs="Tahoma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5607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7">
    <w:name w:val="......."/>
    <w:basedOn w:val="Default"/>
    <w:next w:val="Default"/>
    <w:uiPriority w:val="99"/>
    <w:rsid w:val="005607C4"/>
    <w:pPr>
      <w:spacing w:before="240"/>
    </w:pPr>
    <w:rPr>
      <w:rFonts w:ascii="Times New Roman" w:hAnsi="Times New Roman" w:cs="Times New Roman"/>
      <w:color w:val="auto"/>
    </w:rPr>
  </w:style>
  <w:style w:type="paragraph" w:customStyle="1" w:styleId="af8">
    <w:name w:val="........ ....."/>
    <w:basedOn w:val="Default"/>
    <w:next w:val="Default"/>
    <w:uiPriority w:val="99"/>
    <w:rsid w:val="005607C4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results">
    <w:name w:val="results"/>
    <w:basedOn w:val="a0"/>
    <w:uiPriority w:val="99"/>
    <w:rsid w:val="005607C4"/>
    <w:rPr>
      <w:rFonts w:cs="Times New Roman"/>
    </w:rPr>
  </w:style>
  <w:style w:type="character" w:styleId="af9">
    <w:name w:val="Strong"/>
    <w:basedOn w:val="a0"/>
    <w:uiPriority w:val="99"/>
    <w:qFormat/>
    <w:rsid w:val="005607C4"/>
    <w:rPr>
      <w:rFonts w:cs="Times New Roman"/>
      <w:b/>
      <w:bCs/>
    </w:rPr>
  </w:style>
  <w:style w:type="paragraph" w:customStyle="1" w:styleId="ConsNormal">
    <w:name w:val="ConsNormal"/>
    <w:uiPriority w:val="99"/>
    <w:rsid w:val="005607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5607C4"/>
    <w:rPr>
      <w:rFonts w:cs="Times New Roman"/>
      <w:color w:val="0070BA" w:themeColor="hyperlink"/>
      <w:u w:val="single"/>
    </w:rPr>
  </w:style>
  <w:style w:type="paragraph" w:styleId="afb">
    <w:name w:val="Plain Text"/>
    <w:basedOn w:val="a"/>
    <w:link w:val="afc"/>
    <w:uiPriority w:val="99"/>
    <w:semiHidden/>
    <w:unhideWhenUsed/>
    <w:rsid w:val="005607C4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sid w:val="005607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annotation subject"/>
    <w:basedOn w:val="a4"/>
    <w:next w:val="a4"/>
    <w:link w:val="afe"/>
    <w:uiPriority w:val="99"/>
    <w:semiHidden/>
    <w:unhideWhenUsed/>
    <w:rsid w:val="005607C4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fe">
    <w:name w:val="Тема примечания Знак"/>
    <w:basedOn w:val="a3"/>
    <w:link w:val="afd"/>
    <w:uiPriority w:val="99"/>
    <w:semiHidden/>
    <w:rsid w:val="005607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Light Shading"/>
    <w:basedOn w:val="a1"/>
    <w:uiPriority w:val="60"/>
    <w:rsid w:val="005607C4"/>
    <w:pPr>
      <w:spacing w:after="0" w:line="240" w:lineRule="auto"/>
    </w:pPr>
    <w:rPr>
      <w:rFonts w:ascii="Times New Roman" w:eastAsia="Times New Roman" w:hAnsi="Times New Roman" w:cs="Times New Roman"/>
      <w:color w:val="2C2C2C" w:themeColor="text1" w:themeShade="BF"/>
      <w:lang w:eastAsia="ru-RU"/>
    </w:rPr>
    <w:tblPr>
      <w:tblStyleRowBandSize w:val="1"/>
      <w:tblStyleColBandSize w:val="1"/>
      <w:tblBorders>
        <w:top w:val="single" w:sz="8" w:space="0" w:color="3C3C3C" w:themeColor="text1"/>
        <w:bottom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</w:style>
  <w:style w:type="table" w:styleId="-1">
    <w:name w:val="Light List Accent 1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004077" w:themeColor="accent1"/>
        <w:left w:val="single" w:sz="8" w:space="0" w:color="004077" w:themeColor="accent1"/>
        <w:bottom w:val="single" w:sz="8" w:space="0" w:color="004077" w:themeColor="accent1"/>
        <w:right w:val="single" w:sz="8" w:space="0" w:color="004077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4077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</w:style>
  <w:style w:type="table" w:styleId="aff0">
    <w:name w:val="Light List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3C3C3C" w:themeColor="text1"/>
        <w:left w:val="single" w:sz="8" w:space="0" w:color="3C3C3C" w:themeColor="text1"/>
        <w:bottom w:val="single" w:sz="8" w:space="0" w:color="3C3C3C" w:themeColor="text1"/>
        <w:right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3C3C3C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2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607C4"/>
    <w:pPr>
      <w:keepNext/>
      <w:suppressAutoHyphens w:val="0"/>
      <w:spacing w:before="240"/>
      <w:outlineLvl w:val="0"/>
    </w:pPr>
    <w:rPr>
      <w:b/>
      <w:bCs/>
      <w:spacing w:val="40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4B08"/>
    <w:pPr>
      <w:widowControl w:val="0"/>
      <w:suppressAutoHyphens w:val="0"/>
      <w:autoSpaceDE w:val="0"/>
      <w:autoSpaceDN w:val="0"/>
      <w:adjustRightInd w:val="0"/>
      <w:spacing w:before="240" w:after="40"/>
      <w:outlineLvl w:val="1"/>
    </w:pPr>
    <w:rPr>
      <w:b/>
      <w:bCs/>
      <w:sz w:val="22"/>
      <w:szCs w:val="2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07C4"/>
    <w:pPr>
      <w:keepNext/>
      <w:suppressAutoHyphens w:val="0"/>
      <w:ind w:left="-108"/>
      <w:jc w:val="center"/>
      <w:outlineLvl w:val="2"/>
    </w:pPr>
    <w:rPr>
      <w:b/>
      <w:bCs/>
      <w:spacing w:val="4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5607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077" w:themeColor="accent1"/>
    </w:rPr>
  </w:style>
  <w:style w:type="paragraph" w:styleId="5">
    <w:name w:val="heading 5"/>
    <w:basedOn w:val="a"/>
    <w:next w:val="a"/>
    <w:link w:val="50"/>
    <w:uiPriority w:val="99"/>
    <w:qFormat/>
    <w:rsid w:val="005607C4"/>
    <w:pPr>
      <w:keepNext/>
      <w:suppressAutoHyphens w:val="0"/>
      <w:spacing w:before="240"/>
      <w:outlineLvl w:val="4"/>
    </w:pPr>
    <w:rPr>
      <w:b/>
      <w:bCs/>
      <w:spacing w:val="4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07C4"/>
    <w:pPr>
      <w:keepNext/>
      <w:suppressAutoHyphens w:val="0"/>
      <w:spacing w:before="360"/>
      <w:jc w:val="center"/>
      <w:outlineLvl w:val="5"/>
    </w:pPr>
    <w:rPr>
      <w:b/>
      <w:bCs/>
      <w:spacing w:val="40"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07C4"/>
    <w:pPr>
      <w:keepNext/>
      <w:suppressAutoHyphens w:val="0"/>
      <w:ind w:left="-108" w:right="-108"/>
      <w:jc w:val="center"/>
      <w:outlineLvl w:val="6"/>
    </w:pPr>
    <w:rPr>
      <w:color w:val="FF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07C4"/>
    <w:pPr>
      <w:keepNext/>
      <w:suppressAutoHyphens w:val="0"/>
      <w:ind w:left="-108" w:right="-108"/>
      <w:jc w:val="center"/>
      <w:outlineLvl w:val="7"/>
    </w:pPr>
    <w:rPr>
      <w:color w:val="FF0000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07C4"/>
    <w:pPr>
      <w:keepNext/>
      <w:suppressAutoHyphens w:val="0"/>
      <w:spacing w:before="240"/>
      <w:ind w:left="-108" w:right="-108"/>
      <w:jc w:val="center"/>
      <w:outlineLvl w:val="8"/>
    </w:pPr>
    <w:rPr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4B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Subst">
    <w:name w:val="Subst"/>
    <w:uiPriority w:val="99"/>
    <w:rsid w:val="00DD4B08"/>
    <w:rPr>
      <w:b/>
      <w:i/>
    </w:rPr>
  </w:style>
  <w:style w:type="character" w:customStyle="1" w:styleId="a3">
    <w:name w:val="Текст примечания Знак"/>
    <w:link w:val="a4"/>
    <w:uiPriority w:val="99"/>
    <w:locked/>
    <w:rsid w:val="00DD4B08"/>
    <w:rPr>
      <w:rFonts w:ascii="Arial" w:hAnsi="Arial"/>
      <w:sz w:val="20"/>
    </w:rPr>
  </w:style>
  <w:style w:type="paragraph" w:styleId="a4">
    <w:name w:val="annotation text"/>
    <w:basedOn w:val="a"/>
    <w:link w:val="a3"/>
    <w:uiPriority w:val="99"/>
    <w:rsid w:val="00DD4B08"/>
    <w:pPr>
      <w:widowControl w:val="0"/>
      <w:suppressAutoHyphens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D4B0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annotation reference"/>
    <w:basedOn w:val="a0"/>
    <w:uiPriority w:val="99"/>
    <w:semiHidden/>
    <w:rsid w:val="00DD4B08"/>
    <w:rPr>
      <w:rFonts w:cs="Times New Roman"/>
      <w:sz w:val="16"/>
    </w:rPr>
  </w:style>
  <w:style w:type="paragraph" w:customStyle="1" w:styleId="Default">
    <w:name w:val="Default"/>
    <w:rsid w:val="00DD4B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D4B08"/>
    <w:pPr>
      <w:suppressAutoHyphens w:val="0"/>
      <w:ind w:left="708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4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B08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89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5607C4"/>
    <w:rPr>
      <w:rFonts w:asciiTheme="majorHAnsi" w:eastAsiaTheme="majorEastAsia" w:hAnsiTheme="majorHAnsi" w:cstheme="majorBidi"/>
      <w:b/>
      <w:bCs/>
      <w:i/>
      <w:iCs/>
      <w:color w:val="004077" w:themeColor="accent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5607C4"/>
    <w:pPr>
      <w:suppressAutoHyphens w:val="0"/>
      <w:jc w:val="center"/>
    </w:pPr>
    <w:rPr>
      <w:b/>
      <w:bCs/>
      <w:spacing w:val="40"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5607C4"/>
    <w:pPr>
      <w:suppressAutoHyphens w:val="0"/>
      <w:ind w:right="-414"/>
      <w:jc w:val="center"/>
    </w:pPr>
    <w:rPr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SUBST0">
    <w:name w:val="__SUBST"/>
    <w:uiPriority w:val="99"/>
    <w:rsid w:val="005607C4"/>
    <w:rPr>
      <w:b/>
      <w:i/>
      <w:sz w:val="20"/>
    </w:rPr>
  </w:style>
  <w:style w:type="paragraph" w:styleId="21">
    <w:name w:val="Body Text 2"/>
    <w:basedOn w:val="a"/>
    <w:link w:val="22"/>
    <w:uiPriority w:val="99"/>
    <w:rsid w:val="005607C4"/>
    <w:pPr>
      <w:suppressAutoHyphens w:val="0"/>
      <w:spacing w:before="120"/>
      <w:jc w:val="center"/>
    </w:pPr>
    <w:rPr>
      <w:color w:val="FF000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607C4"/>
    <w:pPr>
      <w:suppressAutoHyphens w:val="0"/>
      <w:spacing w:before="120"/>
    </w:pPr>
    <w:rPr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5607C4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5607C4"/>
    <w:rPr>
      <w:rFonts w:cs="Times New Roman"/>
    </w:rPr>
  </w:style>
  <w:style w:type="paragraph" w:styleId="33">
    <w:name w:val="Body Text Indent 3"/>
    <w:basedOn w:val="a"/>
    <w:link w:val="34"/>
    <w:uiPriority w:val="99"/>
    <w:rsid w:val="005607C4"/>
    <w:pPr>
      <w:suppressAutoHyphens w:val="0"/>
      <w:spacing w:line="360" w:lineRule="auto"/>
      <w:ind w:left="1440" w:firstLine="357"/>
      <w:jc w:val="both"/>
    </w:pPr>
    <w:rPr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af1">
    <w:name w:val="header"/>
    <w:basedOn w:val="a"/>
    <w:link w:val="af2"/>
    <w:uiPriority w:val="99"/>
    <w:rsid w:val="005607C4"/>
    <w:pPr>
      <w:tabs>
        <w:tab w:val="center" w:pos="4677"/>
        <w:tab w:val="right" w:pos="9355"/>
      </w:tabs>
      <w:suppressAutoHyphens w:val="0"/>
    </w:pPr>
    <w:rPr>
      <w:lang w:val="en-AU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607C4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lozhenie">
    <w:name w:val="prilozhenie"/>
    <w:basedOn w:val="a"/>
    <w:uiPriority w:val="99"/>
    <w:rsid w:val="005607C4"/>
    <w:pPr>
      <w:suppressAutoHyphens w:val="0"/>
      <w:ind w:firstLine="709"/>
      <w:jc w:val="both"/>
    </w:pPr>
    <w:rPr>
      <w:sz w:val="24"/>
      <w:szCs w:val="24"/>
      <w:lang w:eastAsia="en-US"/>
    </w:rPr>
  </w:style>
  <w:style w:type="paragraph" w:customStyle="1" w:styleId="SubHeading1">
    <w:name w:val="Sub Heading 1"/>
    <w:uiPriority w:val="99"/>
    <w:rsid w:val="005607C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3">
    <w:name w:val="Body Text Indent"/>
    <w:basedOn w:val="a"/>
    <w:link w:val="af4"/>
    <w:uiPriority w:val="99"/>
    <w:rsid w:val="005607C4"/>
    <w:pPr>
      <w:suppressAutoHyphens w:val="0"/>
      <w:jc w:val="both"/>
    </w:pPr>
    <w:rPr>
      <w:sz w:val="22"/>
      <w:szCs w:val="22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23">
    <w:name w:val="Body Text Indent 2"/>
    <w:basedOn w:val="a"/>
    <w:link w:val="24"/>
    <w:uiPriority w:val="99"/>
    <w:rsid w:val="005607C4"/>
    <w:pPr>
      <w:suppressAutoHyphens w:val="0"/>
      <w:ind w:left="-2808" w:firstLine="2808"/>
      <w:jc w:val="both"/>
    </w:pPr>
    <w:rPr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rvts482213">
    <w:name w:val="rvts482213"/>
    <w:basedOn w:val="a0"/>
    <w:uiPriority w:val="99"/>
    <w:rsid w:val="005607C4"/>
    <w:rPr>
      <w:rFonts w:ascii="Verdana" w:hAnsi="Verdana" w:cs="Verdana"/>
      <w:color w:val="000000"/>
      <w:sz w:val="16"/>
      <w:szCs w:val="16"/>
      <w:u w:val="none"/>
      <w:effect w:val="none"/>
      <w:shd w:val="clear" w:color="auto" w:fill="auto"/>
    </w:rPr>
  </w:style>
  <w:style w:type="paragraph" w:styleId="af5">
    <w:name w:val="Document Map"/>
    <w:basedOn w:val="a"/>
    <w:link w:val="af6"/>
    <w:uiPriority w:val="99"/>
    <w:semiHidden/>
    <w:rsid w:val="005607C4"/>
    <w:pPr>
      <w:shd w:val="clear" w:color="auto" w:fill="000080"/>
      <w:suppressAutoHyphens w:val="0"/>
    </w:pPr>
    <w:rPr>
      <w:rFonts w:ascii="Tahoma" w:hAnsi="Tahoma" w:cs="Tahoma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5607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7">
    <w:name w:val="......."/>
    <w:basedOn w:val="Default"/>
    <w:next w:val="Default"/>
    <w:uiPriority w:val="99"/>
    <w:rsid w:val="005607C4"/>
    <w:pPr>
      <w:spacing w:before="240"/>
    </w:pPr>
    <w:rPr>
      <w:rFonts w:ascii="Times New Roman" w:hAnsi="Times New Roman" w:cs="Times New Roman"/>
      <w:color w:val="auto"/>
    </w:rPr>
  </w:style>
  <w:style w:type="paragraph" w:customStyle="1" w:styleId="af8">
    <w:name w:val="........ ....."/>
    <w:basedOn w:val="Default"/>
    <w:next w:val="Default"/>
    <w:uiPriority w:val="99"/>
    <w:rsid w:val="005607C4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results">
    <w:name w:val="results"/>
    <w:basedOn w:val="a0"/>
    <w:uiPriority w:val="99"/>
    <w:rsid w:val="005607C4"/>
    <w:rPr>
      <w:rFonts w:cs="Times New Roman"/>
    </w:rPr>
  </w:style>
  <w:style w:type="character" w:styleId="af9">
    <w:name w:val="Strong"/>
    <w:basedOn w:val="a0"/>
    <w:uiPriority w:val="99"/>
    <w:qFormat/>
    <w:rsid w:val="005607C4"/>
    <w:rPr>
      <w:rFonts w:cs="Times New Roman"/>
      <w:b/>
      <w:bCs/>
    </w:rPr>
  </w:style>
  <w:style w:type="paragraph" w:customStyle="1" w:styleId="ConsNormal">
    <w:name w:val="ConsNormal"/>
    <w:uiPriority w:val="99"/>
    <w:rsid w:val="005607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5607C4"/>
    <w:rPr>
      <w:rFonts w:cs="Times New Roman"/>
      <w:color w:val="0070BA" w:themeColor="hyperlink"/>
      <w:u w:val="single"/>
    </w:rPr>
  </w:style>
  <w:style w:type="paragraph" w:styleId="afb">
    <w:name w:val="Plain Text"/>
    <w:basedOn w:val="a"/>
    <w:link w:val="afc"/>
    <w:uiPriority w:val="99"/>
    <w:semiHidden/>
    <w:unhideWhenUsed/>
    <w:rsid w:val="005607C4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sid w:val="005607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annotation subject"/>
    <w:basedOn w:val="a4"/>
    <w:next w:val="a4"/>
    <w:link w:val="afe"/>
    <w:uiPriority w:val="99"/>
    <w:semiHidden/>
    <w:unhideWhenUsed/>
    <w:rsid w:val="005607C4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fe">
    <w:name w:val="Тема примечания Знак"/>
    <w:basedOn w:val="a3"/>
    <w:link w:val="afd"/>
    <w:uiPriority w:val="99"/>
    <w:semiHidden/>
    <w:rsid w:val="005607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Light Shading"/>
    <w:basedOn w:val="a1"/>
    <w:uiPriority w:val="60"/>
    <w:rsid w:val="005607C4"/>
    <w:pPr>
      <w:spacing w:after="0" w:line="240" w:lineRule="auto"/>
    </w:pPr>
    <w:rPr>
      <w:rFonts w:ascii="Times New Roman" w:eastAsia="Times New Roman" w:hAnsi="Times New Roman" w:cs="Times New Roman"/>
      <w:color w:val="2C2C2C" w:themeColor="text1" w:themeShade="BF"/>
      <w:lang w:eastAsia="ru-RU"/>
    </w:rPr>
    <w:tblPr>
      <w:tblStyleRowBandSize w:val="1"/>
      <w:tblStyleColBandSize w:val="1"/>
      <w:tblBorders>
        <w:top w:val="single" w:sz="8" w:space="0" w:color="3C3C3C" w:themeColor="text1"/>
        <w:bottom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</w:style>
  <w:style w:type="table" w:styleId="-1">
    <w:name w:val="Light List Accent 1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004077" w:themeColor="accent1"/>
        <w:left w:val="single" w:sz="8" w:space="0" w:color="004077" w:themeColor="accent1"/>
        <w:bottom w:val="single" w:sz="8" w:space="0" w:color="004077" w:themeColor="accent1"/>
        <w:right w:val="single" w:sz="8" w:space="0" w:color="004077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4077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</w:style>
  <w:style w:type="table" w:styleId="aff0">
    <w:name w:val="Light List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3C3C3C" w:themeColor="text1"/>
        <w:left w:val="single" w:sz="8" w:space="0" w:color="3C3C3C" w:themeColor="text1"/>
        <w:bottom w:val="single" w:sz="8" w:space="0" w:color="3C3C3C" w:themeColor="text1"/>
        <w:right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3C3C3C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-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-disclosure.ru/portal/company.aspx?id=347" TargetMode="Externa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E14DCAA0</Template>
  <TotalTime>310</TotalTime>
  <Pages>87</Pages>
  <Words>13081</Words>
  <Characters>74568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Неверчик Мария Владимировна</dc:creator>
  <cp:lastModifiedBy>Иванов Артем Викторович</cp:lastModifiedBy>
  <cp:revision>17</cp:revision>
  <cp:lastPrinted>2017-04-04T14:51:00Z</cp:lastPrinted>
  <dcterms:created xsi:type="dcterms:W3CDTF">2017-03-10T08:00:00Z</dcterms:created>
  <dcterms:modified xsi:type="dcterms:W3CDTF">2017-04-04T14:51:00Z</dcterms:modified>
</cp:coreProperties>
</file>